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B7" w:rsidRPr="00B5029B" w:rsidRDefault="00775FB7" w:rsidP="0058368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B5029B">
        <w:rPr>
          <w:rFonts w:ascii="Times New Roman" w:hAnsi="Times New Roman"/>
          <w:b/>
          <w:sz w:val="24"/>
          <w:szCs w:val="24"/>
        </w:rPr>
        <w:t>УЧЕБНАЯ ПРОГРАММА ПО ПРЕДМЕТУ «ИЗОБРАЗИТЕЛЬНОЕ ИСКУССТВО»</w:t>
      </w:r>
    </w:p>
    <w:p w:rsidR="00775FB7" w:rsidRDefault="00775FB7" w:rsidP="0058368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B5029B">
        <w:rPr>
          <w:rFonts w:ascii="Times New Roman" w:hAnsi="Times New Roman"/>
          <w:b/>
          <w:sz w:val="24"/>
          <w:szCs w:val="24"/>
        </w:rPr>
        <w:t>ступени основного общего образования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75FB7" w:rsidRDefault="00775FB7" w:rsidP="0058368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75FB7" w:rsidRDefault="00775FB7" w:rsidP="0058368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E35E3F">
        <w:rPr>
          <w:rFonts w:ascii="Times New Roman" w:hAnsi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75FB7" w:rsidRPr="00E35E3F" w:rsidRDefault="00775FB7" w:rsidP="00051D0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Программа создана в соответствии с требованиями Федерального государственного обр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зов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тельного стандарта основного общего образования. Программа по курсу «Изобразительное и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кусство» разработана на основе программы «Изобразительное искусство и художественный труд» авторского коллектива под руково</w:t>
      </w:r>
      <w:r w:rsidRPr="00583680">
        <w:rPr>
          <w:rFonts w:ascii="Times New Roman" w:hAnsi="Times New Roman"/>
          <w:sz w:val="24"/>
          <w:szCs w:val="24"/>
        </w:rPr>
        <w:softHyphen/>
        <w:t xml:space="preserve">дством Б. М. Неменского.  5-8 классы: пособие для учителей общеобразовательных учреждений/(Б.М. Неменский, Л.А. Неменская, Н.А. Горяева, А.С. Питерских). – М.: Просвещение, 2011. 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 xml:space="preserve">Основная </w:t>
      </w:r>
      <w:r w:rsidRPr="00583680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583680">
        <w:rPr>
          <w:rFonts w:ascii="Times New Roman" w:hAnsi="Times New Roman"/>
          <w:sz w:val="24"/>
          <w:szCs w:val="24"/>
        </w:rPr>
        <w:t>школьного предмета «Изобразительное искусство» — развитие визуально-пространственного мышления учащихся как фор</w:t>
      </w:r>
      <w:r w:rsidRPr="00583680">
        <w:rPr>
          <w:rFonts w:ascii="Times New Roman" w:hAnsi="Times New Roman"/>
          <w:sz w:val="24"/>
          <w:szCs w:val="24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583680">
        <w:rPr>
          <w:rFonts w:ascii="Times New Roman" w:hAnsi="Times New Roman"/>
          <w:sz w:val="24"/>
          <w:szCs w:val="24"/>
        </w:rPr>
        <w:softHyphen/>
        <w:t>ном пространстве культуры.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Художественное развитие осуществляется в практической, деятель</w:t>
      </w:r>
      <w:r w:rsidRPr="00583680">
        <w:rPr>
          <w:rFonts w:ascii="Times New Roman" w:hAnsi="Times New Roman"/>
          <w:sz w:val="24"/>
          <w:szCs w:val="24"/>
        </w:rPr>
        <w:softHyphen/>
        <w:t>ностной форме в пр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цессе личностного художественного творчества.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 xml:space="preserve">Основные </w:t>
      </w:r>
      <w:r w:rsidRPr="00583680">
        <w:rPr>
          <w:rFonts w:ascii="Times New Roman" w:hAnsi="Times New Roman"/>
          <w:b/>
          <w:bCs/>
          <w:sz w:val="24"/>
          <w:szCs w:val="24"/>
        </w:rPr>
        <w:t xml:space="preserve">формы учебной деятельности </w:t>
      </w:r>
      <w:r w:rsidRPr="00583680">
        <w:rPr>
          <w:rFonts w:ascii="Times New Roman" w:hAnsi="Times New Roman"/>
          <w:sz w:val="24"/>
          <w:szCs w:val="24"/>
        </w:rPr>
        <w:t>— практическое художе</w:t>
      </w:r>
      <w:r w:rsidRPr="00583680">
        <w:rPr>
          <w:rFonts w:ascii="Times New Roman" w:hAnsi="Times New Roman"/>
          <w:sz w:val="24"/>
          <w:szCs w:val="24"/>
        </w:rPr>
        <w:softHyphen/>
        <w:t>ственное творчество п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сре</w:t>
      </w:r>
      <w:r w:rsidRPr="00583680">
        <w:rPr>
          <w:rFonts w:ascii="Times New Roman" w:hAnsi="Times New Roman"/>
          <w:sz w:val="24"/>
          <w:szCs w:val="24"/>
        </w:rPr>
        <w:t>д</w:t>
      </w:r>
      <w:r w:rsidRPr="00583680">
        <w:rPr>
          <w:rFonts w:ascii="Times New Roman" w:hAnsi="Times New Roman"/>
          <w:sz w:val="24"/>
          <w:szCs w:val="24"/>
        </w:rPr>
        <w:t>ством овладения художественными матери</w:t>
      </w:r>
      <w:r w:rsidRPr="00583680">
        <w:rPr>
          <w:rFonts w:ascii="Times New Roman" w:hAnsi="Times New Roman"/>
          <w:sz w:val="24"/>
          <w:szCs w:val="24"/>
        </w:rPr>
        <w:softHyphen/>
        <w:t>алами, зрительское восприятие произведений иску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ства и эстетическое наблюдение окружающего мира.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 xml:space="preserve">Основные задачи </w:t>
      </w:r>
      <w:r w:rsidRPr="00583680"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формирование опыта смыслового и эмоционально-ценностного вос</w:t>
      </w:r>
      <w:r w:rsidRPr="00583680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583680">
        <w:rPr>
          <w:rFonts w:ascii="Times New Roman" w:hAnsi="Times New Roman"/>
          <w:sz w:val="24"/>
          <w:szCs w:val="24"/>
        </w:rPr>
        <w:softHyphen/>
        <w:t>ражения в пространс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венных формах духовных ценностей;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583680">
        <w:rPr>
          <w:rFonts w:ascii="Times New Roman" w:hAnsi="Times New Roman"/>
          <w:sz w:val="24"/>
          <w:szCs w:val="24"/>
        </w:rPr>
        <w:softHyphen/>
        <w:t>мостоятельным дейс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виям в ситуации неопределенности;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583680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583680">
        <w:rPr>
          <w:rFonts w:ascii="Times New Roman" w:hAnsi="Times New Roman"/>
          <w:sz w:val="24"/>
          <w:szCs w:val="24"/>
        </w:rPr>
        <w:softHyphen/>
        <w:t>женной в ее архитект</w:t>
      </w:r>
      <w:r w:rsidRPr="00583680">
        <w:rPr>
          <w:rFonts w:ascii="Times New Roman" w:hAnsi="Times New Roman"/>
          <w:sz w:val="24"/>
          <w:szCs w:val="24"/>
        </w:rPr>
        <w:t>у</w:t>
      </w:r>
      <w:r w:rsidRPr="00583680">
        <w:rPr>
          <w:rFonts w:ascii="Times New Roman" w:hAnsi="Times New Roman"/>
          <w:sz w:val="24"/>
          <w:szCs w:val="24"/>
        </w:rPr>
        <w:t>ре, изобразительном искусстве, в националь</w:t>
      </w:r>
      <w:r w:rsidRPr="00583680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ственной среды и понимании красоты человека;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583680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деть реальный мир, как способностью к анали</w:t>
      </w:r>
      <w:r w:rsidRPr="00583680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 на о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нове его эмоцио</w:t>
      </w:r>
      <w:r w:rsidRPr="00583680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775FB7" w:rsidRPr="00583680" w:rsidRDefault="00775FB7" w:rsidP="00113248">
      <w:pPr>
        <w:pStyle w:val="NoSpacing"/>
        <w:numPr>
          <w:ilvl w:val="0"/>
          <w:numId w:val="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овладение основами культуры практической работы различными ху</w:t>
      </w:r>
      <w:r w:rsidRPr="00583680">
        <w:rPr>
          <w:rFonts w:ascii="Times New Roman" w:hAnsi="Times New Roman"/>
          <w:sz w:val="24"/>
          <w:szCs w:val="24"/>
        </w:rPr>
        <w:softHyphen/>
        <w:t>дожественными м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териалами и инструментами для эстетической ор</w:t>
      </w:r>
      <w:r w:rsidRPr="00583680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2.ОБЩАЯ ХАРАКТЕРИСТИКА УЧЕБНОГО ПРЕДМЕТА.</w:t>
      </w: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Учебный предмет «Изобразительное искусство» объединяет в единую образовательную стру</w:t>
      </w:r>
      <w:r w:rsidRPr="00583680">
        <w:rPr>
          <w:rFonts w:ascii="Times New Roman" w:hAnsi="Times New Roman"/>
          <w:sz w:val="24"/>
          <w:szCs w:val="24"/>
        </w:rPr>
        <w:t>к</w:t>
      </w:r>
      <w:r w:rsidRPr="00583680">
        <w:rPr>
          <w:rFonts w:ascii="Times New Roman" w:hAnsi="Times New Roman"/>
          <w:sz w:val="24"/>
          <w:szCs w:val="24"/>
        </w:rPr>
        <w:t>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тельное ис</w:t>
      </w:r>
      <w:r w:rsidRPr="00583680">
        <w:rPr>
          <w:rFonts w:ascii="Times New Roman" w:hAnsi="Times New Roman"/>
          <w:sz w:val="24"/>
          <w:szCs w:val="24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583680">
        <w:rPr>
          <w:rFonts w:ascii="Times New Roman" w:hAnsi="Times New Roman"/>
          <w:sz w:val="24"/>
          <w:szCs w:val="24"/>
        </w:rPr>
        <w:softHyphen/>
        <w:t>кусств — живописи, графики, скульптуры, дизайна, архитектуры, на</w:t>
      </w:r>
      <w:r w:rsidRPr="00583680"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жения в зрелищ</w:t>
      </w:r>
      <w:r w:rsidRPr="00583680">
        <w:rPr>
          <w:rFonts w:ascii="Times New Roman" w:hAnsi="Times New Roman"/>
          <w:sz w:val="24"/>
          <w:szCs w:val="24"/>
        </w:rPr>
        <w:softHyphen/>
        <w:t>ных и экранных искусствах. Содержание курса учитывает возрастание роли в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зуального образа как средства познания, коммуникации и про</w:t>
      </w:r>
      <w:r w:rsidRPr="00583680">
        <w:rPr>
          <w:rFonts w:ascii="Times New Roman" w:hAnsi="Times New Roman"/>
          <w:sz w:val="24"/>
          <w:szCs w:val="24"/>
        </w:rPr>
        <w:softHyphen/>
        <w:t>фессиональной деятельности в условиях современн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сти.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Освоение изобразительного искусства в основной школе — продол</w:t>
      </w:r>
      <w:r w:rsidRPr="00583680">
        <w:rPr>
          <w:rFonts w:ascii="Times New Roman" w:hAnsi="Times New Roman"/>
          <w:sz w:val="24"/>
          <w:szCs w:val="24"/>
        </w:rPr>
        <w:softHyphen/>
        <w:t>жение художественно-эстетического образования, воспитания учащих</w:t>
      </w:r>
      <w:r w:rsidRPr="00583680">
        <w:rPr>
          <w:rFonts w:ascii="Times New Roman" w:hAnsi="Times New Roman"/>
          <w:sz w:val="24"/>
          <w:szCs w:val="24"/>
        </w:rPr>
        <w:softHyphen/>
        <w:t>ся в начальной школе и опирается на получе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ный ими художествен</w:t>
      </w:r>
      <w:r w:rsidRPr="00583680">
        <w:rPr>
          <w:rFonts w:ascii="Times New Roman" w:hAnsi="Times New Roman"/>
          <w:sz w:val="24"/>
          <w:szCs w:val="24"/>
        </w:rPr>
        <w:softHyphen/>
        <w:t>ный опыт.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«Изобразительное искусство. 5—8</w:t>
      </w:r>
      <w:r w:rsidRPr="00583680">
        <w:rPr>
          <w:rFonts w:ascii="Times New Roman" w:hAnsi="Times New Roman"/>
          <w:sz w:val="24"/>
          <w:szCs w:val="24"/>
        </w:rPr>
        <w:t xml:space="preserve"> классы» создана в со</w:t>
      </w:r>
      <w:r w:rsidRPr="00583680">
        <w:rPr>
          <w:rFonts w:ascii="Times New Roman" w:hAnsi="Times New Roman"/>
          <w:sz w:val="24"/>
          <w:szCs w:val="24"/>
        </w:rPr>
        <w:softHyphen/>
        <w:t>ответствии с требов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ниями Федерального государственного образова</w:t>
      </w:r>
      <w:r w:rsidRPr="00583680">
        <w:rPr>
          <w:rFonts w:ascii="Times New Roman" w:hAnsi="Times New Roman"/>
          <w:sz w:val="24"/>
          <w:szCs w:val="24"/>
        </w:rPr>
        <w:softHyphen/>
        <w:t>тельного стандарта основного общего образ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вания, Концепции духовно-нравственного развития и воспитания личности гражданина России. Эта программа является продуктом комплексного проекта, созданного на основе системной и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сл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 xml:space="preserve">вательность программы обеспечивает </w:t>
      </w:r>
      <w:r w:rsidRPr="00583680">
        <w:rPr>
          <w:rFonts w:ascii="Times New Roman" w:hAnsi="Times New Roman"/>
          <w:b/>
          <w:bCs/>
          <w:sz w:val="24"/>
          <w:szCs w:val="24"/>
        </w:rPr>
        <w:t>целост</w:t>
      </w:r>
      <w:r w:rsidRPr="00583680">
        <w:rPr>
          <w:rFonts w:ascii="Times New Roman" w:hAnsi="Times New Roman"/>
          <w:b/>
          <w:bCs/>
          <w:sz w:val="24"/>
          <w:szCs w:val="24"/>
        </w:rPr>
        <w:softHyphen/>
        <w:t xml:space="preserve">ность учебного процесса </w:t>
      </w:r>
      <w:r w:rsidRPr="00583680">
        <w:rPr>
          <w:rFonts w:ascii="Times New Roman" w:hAnsi="Times New Roman"/>
          <w:sz w:val="24"/>
          <w:szCs w:val="24"/>
        </w:rPr>
        <w:t>и преемственность эт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пов обучения.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Программа объединяет практические художественно-творческие за</w:t>
      </w:r>
      <w:r w:rsidRPr="00583680">
        <w:rPr>
          <w:rFonts w:ascii="Times New Roman" w:hAnsi="Times New Roman"/>
          <w:sz w:val="24"/>
          <w:szCs w:val="24"/>
        </w:rPr>
        <w:softHyphen/>
        <w:t>дания, художественно-эстетическое восприятие произведений искус</w:t>
      </w:r>
      <w:r w:rsidRPr="00583680">
        <w:rPr>
          <w:rFonts w:ascii="Times New Roman" w:hAnsi="Times New Roman"/>
          <w:sz w:val="24"/>
          <w:szCs w:val="24"/>
        </w:rPr>
        <w:softHyphen/>
        <w:t>ства и окружающей действительности, в единую образовательную струк</w:t>
      </w:r>
      <w:r w:rsidRPr="00583680">
        <w:rPr>
          <w:rFonts w:ascii="Times New Roman" w:hAnsi="Times New Roman"/>
          <w:sz w:val="24"/>
          <w:szCs w:val="24"/>
        </w:rPr>
        <w:softHyphen/>
        <w:t>туру образуя условия для глубокого осознания и переживания каждой предложенной темы. Программа построена на принципах тематической цельности и последов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тельности развития курса, предполагает чет</w:t>
      </w:r>
      <w:r w:rsidRPr="00583680">
        <w:rPr>
          <w:rFonts w:ascii="Times New Roman" w:hAnsi="Times New Roman"/>
          <w:sz w:val="24"/>
          <w:szCs w:val="24"/>
        </w:rPr>
        <w:softHyphen/>
        <w:t>кость поставленных задач и вариативность их р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 xml:space="preserve">шения. Программа предусматривает чередование уроков </w:t>
      </w: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индивидуального практического творчества учащихся</w:t>
      </w:r>
      <w:r w:rsidRPr="00583680">
        <w:rPr>
          <w:rFonts w:ascii="Times New Roman" w:hAnsi="Times New Roman"/>
          <w:sz w:val="24"/>
          <w:szCs w:val="24"/>
        </w:rPr>
        <w:t xml:space="preserve"> и уроков </w:t>
      </w: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коллективной творческой деятельности,</w:t>
      </w:r>
      <w:r w:rsidRPr="00583680">
        <w:rPr>
          <w:rFonts w:ascii="Times New Roman" w:hAnsi="Times New Roman"/>
          <w:sz w:val="24"/>
          <w:szCs w:val="24"/>
        </w:rPr>
        <w:t xml:space="preserve"> диалогичность и сотворчество учителя и ученика.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Содержание предмета «Изобразительное искусство» в основной школе построено по при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ципу углубленного изучения каждого вида искусства.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Тема 5 класса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sz w:val="24"/>
          <w:szCs w:val="24"/>
        </w:rPr>
        <w:t xml:space="preserve">«Декоративно-прикладное искусство в жизни человека» </w:t>
      </w:r>
      <w:r w:rsidRPr="00583680">
        <w:rPr>
          <w:rFonts w:ascii="Times New Roman" w:hAnsi="Times New Roman"/>
          <w:sz w:val="24"/>
          <w:szCs w:val="24"/>
        </w:rPr>
        <w:t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</w:t>
      </w:r>
      <w:r w:rsidRPr="00583680">
        <w:rPr>
          <w:rFonts w:ascii="Times New Roman" w:hAnsi="Times New Roman"/>
          <w:sz w:val="24"/>
          <w:szCs w:val="24"/>
        </w:rPr>
        <w:softHyphen/>
        <w:t>ременной жизни. При изучении темы этого года нео</w:t>
      </w:r>
      <w:r w:rsidRPr="00583680">
        <w:rPr>
          <w:rFonts w:ascii="Times New Roman" w:hAnsi="Times New Roman"/>
          <w:sz w:val="24"/>
          <w:szCs w:val="24"/>
        </w:rPr>
        <w:t>б</w:t>
      </w:r>
      <w:r w:rsidRPr="00583680">
        <w:rPr>
          <w:rFonts w:ascii="Times New Roman" w:hAnsi="Times New Roman"/>
          <w:sz w:val="24"/>
          <w:szCs w:val="24"/>
        </w:rPr>
        <w:t>ходим акцент на местные, художественные традиции и конкретные промыслы.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Тема 6 и 7 классов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sz w:val="24"/>
          <w:szCs w:val="24"/>
        </w:rPr>
        <w:t>«Изобразительное искусство в жизни че</w:t>
      </w:r>
      <w:r w:rsidRPr="00583680">
        <w:rPr>
          <w:rFonts w:ascii="Times New Roman" w:hAnsi="Times New Roman"/>
          <w:b/>
          <w:bCs/>
          <w:sz w:val="24"/>
          <w:szCs w:val="24"/>
        </w:rPr>
        <w:softHyphen/>
        <w:t xml:space="preserve">ловека» </w:t>
      </w:r>
      <w:r w:rsidRPr="00583680">
        <w:rPr>
          <w:rFonts w:ascii="Times New Roman" w:hAnsi="Times New Roman"/>
          <w:sz w:val="24"/>
          <w:szCs w:val="24"/>
        </w:rPr>
        <w:t>— посвящена из</w:t>
      </w:r>
      <w:r w:rsidRPr="00583680">
        <w:rPr>
          <w:rFonts w:ascii="Times New Roman" w:hAnsi="Times New Roman"/>
          <w:sz w:val="24"/>
          <w:szCs w:val="24"/>
        </w:rPr>
        <w:t>у</w:t>
      </w:r>
      <w:r w:rsidRPr="00583680">
        <w:rPr>
          <w:rFonts w:ascii="Times New Roman" w:hAnsi="Times New Roman"/>
          <w:sz w:val="24"/>
          <w:szCs w:val="24"/>
        </w:rPr>
        <w:t>чению собственно изобразительного искусства. У учащихся формируются основы грамотности художественного изобра</w:t>
      </w:r>
      <w:r w:rsidRPr="00583680">
        <w:rPr>
          <w:rFonts w:ascii="Times New Roman" w:hAnsi="Times New Roman"/>
          <w:sz w:val="24"/>
          <w:szCs w:val="24"/>
        </w:rPr>
        <w:softHyphen/>
        <w:t>жения (рисунок и живопись), понимание основ изобразительного язы</w:t>
      </w:r>
      <w:r w:rsidRPr="00583680">
        <w:rPr>
          <w:rFonts w:ascii="Times New Roman" w:hAnsi="Times New Roman"/>
          <w:sz w:val="24"/>
          <w:szCs w:val="24"/>
        </w:rPr>
        <w:softHyphen/>
        <w:t>ка. Изучая язык искусства, ребенок сталкивается с его бесконечной из</w:t>
      </w:r>
      <w:r w:rsidRPr="00583680">
        <w:rPr>
          <w:rFonts w:ascii="Times New Roman" w:hAnsi="Times New Roman"/>
          <w:sz w:val="24"/>
          <w:szCs w:val="24"/>
        </w:rPr>
        <w:softHyphen/>
        <w:t>менчивостью в истории искусства. Изучая изменения языка искусства, изменения как будто бы внешние, он на самом деле проникает в слож</w:t>
      </w:r>
      <w:r w:rsidRPr="00583680">
        <w:rPr>
          <w:rFonts w:ascii="Times New Roman" w:hAnsi="Times New Roman"/>
          <w:sz w:val="24"/>
          <w:szCs w:val="24"/>
        </w:rPr>
        <w:softHyphen/>
        <w:t>ные духовные процессы, происходящие в обществе и культуре.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Искусство обостряет способность человека чувствовать, сопережи</w:t>
      </w:r>
      <w:r w:rsidRPr="00583680">
        <w:rPr>
          <w:rFonts w:ascii="Times New Roman" w:hAnsi="Times New Roman"/>
          <w:sz w:val="24"/>
          <w:szCs w:val="24"/>
        </w:rPr>
        <w:softHyphen/>
        <w:t>вать, входить в чужие миры, учит живому ощущению жизни, дает возможность проникнуть в иной человеческий опыт и этим преобразить жизнь собственную.Понимание искусства — это большая работа, тре</w:t>
      </w:r>
      <w:r w:rsidRPr="00583680">
        <w:rPr>
          <w:rFonts w:ascii="Times New Roman" w:hAnsi="Times New Roman"/>
          <w:sz w:val="24"/>
          <w:szCs w:val="24"/>
        </w:rPr>
        <w:softHyphen/>
        <w:t>бующая и знаний, и умений.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Программа «Изобразительное искусство» дает широкие возмож</w:t>
      </w:r>
      <w:r w:rsidRPr="00583680">
        <w:rPr>
          <w:rFonts w:ascii="Times New Roman" w:hAnsi="Times New Roman"/>
          <w:sz w:val="24"/>
          <w:szCs w:val="24"/>
        </w:rPr>
        <w:softHyphen/>
        <w:t>ности для педагогического творчества, проявления индивидуальнос</w:t>
      </w:r>
      <w:r w:rsidRPr="00583680">
        <w:rPr>
          <w:rFonts w:ascii="Times New Roman" w:hAnsi="Times New Roman"/>
          <w:sz w:val="24"/>
          <w:szCs w:val="24"/>
        </w:rPr>
        <w:softHyphen/>
        <w:t>ти учителя, учета особенностей конкретного региона России. Одна</w:t>
      </w:r>
      <w:r w:rsidRPr="00583680">
        <w:rPr>
          <w:rFonts w:ascii="Times New Roman" w:hAnsi="Times New Roman"/>
          <w:sz w:val="24"/>
          <w:szCs w:val="24"/>
        </w:rPr>
        <w:softHyphen/>
        <w:t>ко нужно постоянно иметь в виду структурную целостность данной программы, основные цели и задачи каждого этапа обучения, обес</w:t>
      </w:r>
      <w:r w:rsidRPr="00583680">
        <w:rPr>
          <w:rFonts w:ascii="Times New Roman" w:hAnsi="Times New Roman"/>
          <w:sz w:val="24"/>
          <w:szCs w:val="24"/>
        </w:rPr>
        <w:softHyphen/>
        <w:t>печивающие непрерывность поступ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тельного развития учащихся.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Тема 8 класса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sz w:val="24"/>
          <w:szCs w:val="24"/>
        </w:rPr>
        <w:t xml:space="preserve">«Дизайн и архитектура в жизни человека» — </w:t>
      </w:r>
      <w:r w:rsidRPr="00583680">
        <w:rPr>
          <w:rFonts w:ascii="Times New Roman" w:hAnsi="Times New Roman"/>
          <w:sz w:val="24"/>
          <w:szCs w:val="24"/>
        </w:rPr>
        <w:t>посвящена изучению а</w:t>
      </w:r>
      <w:r w:rsidRPr="00583680">
        <w:rPr>
          <w:rFonts w:ascii="Times New Roman" w:hAnsi="Times New Roman"/>
          <w:sz w:val="24"/>
          <w:szCs w:val="24"/>
        </w:rPr>
        <w:t>р</w:t>
      </w:r>
      <w:r w:rsidRPr="00583680">
        <w:rPr>
          <w:rFonts w:ascii="Times New Roman" w:hAnsi="Times New Roman"/>
          <w:sz w:val="24"/>
          <w:szCs w:val="24"/>
        </w:rPr>
        <w:t>хитектуры и дизайна, т. е. конструктивных ви</w:t>
      </w:r>
      <w:r w:rsidRPr="00583680">
        <w:rPr>
          <w:rFonts w:ascii="Times New Roman" w:hAnsi="Times New Roman"/>
          <w:sz w:val="24"/>
          <w:szCs w:val="24"/>
        </w:rPr>
        <w:softHyphen/>
        <w:t>дов искусства, организующих среду нашей жизни. Изучение конструк</w:t>
      </w:r>
      <w:r w:rsidRPr="00583680">
        <w:rPr>
          <w:rFonts w:ascii="Times New Roman" w:hAnsi="Times New Roman"/>
          <w:sz w:val="24"/>
          <w:szCs w:val="24"/>
        </w:rPr>
        <w:softHyphen/>
        <w:t>тивных искусств в ряду других видов пластических искусств опирается на уже сформированный за предыдущий период уровень художест</w:t>
      </w:r>
      <w:r w:rsidRPr="00583680">
        <w:rPr>
          <w:rFonts w:ascii="Times New Roman" w:hAnsi="Times New Roman"/>
          <w:sz w:val="24"/>
          <w:szCs w:val="24"/>
        </w:rPr>
        <w:softHyphen/>
        <w:t>венной культуры учащихся.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3.МЕСТО ПРЕДМЕТА «ИЗОБРАЗИТЕЛЬНОЕ ИСКУССТВО» В УЧЕБНОМ ПЛ</w:t>
      </w:r>
      <w:r w:rsidRPr="00583680">
        <w:rPr>
          <w:rFonts w:ascii="Times New Roman" w:hAnsi="Times New Roman"/>
          <w:b/>
          <w:bCs/>
          <w:sz w:val="24"/>
          <w:szCs w:val="24"/>
        </w:rPr>
        <w:t>А</w:t>
      </w:r>
      <w:r w:rsidRPr="00583680">
        <w:rPr>
          <w:rFonts w:ascii="Times New Roman" w:hAnsi="Times New Roman"/>
          <w:b/>
          <w:bCs/>
          <w:sz w:val="24"/>
          <w:szCs w:val="24"/>
        </w:rPr>
        <w:t>НЕ.</w:t>
      </w:r>
    </w:p>
    <w:p w:rsidR="00775FB7" w:rsidRPr="00583680" w:rsidRDefault="00775FB7" w:rsidP="00113248">
      <w:pPr>
        <w:spacing w:before="100" w:beforeAutospacing="1" w:after="100" w:afterAutospacing="1" w:line="240" w:lineRule="auto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Предмет «Изобразительное искусство» изуча</w:t>
      </w:r>
      <w:r>
        <w:rPr>
          <w:rFonts w:ascii="Times New Roman" w:hAnsi="Times New Roman"/>
          <w:sz w:val="24"/>
          <w:szCs w:val="24"/>
        </w:rPr>
        <w:t>ется</w:t>
      </w:r>
      <w:r w:rsidRPr="00583680">
        <w:rPr>
          <w:rFonts w:ascii="Times New Roman" w:hAnsi="Times New Roman"/>
          <w:sz w:val="24"/>
          <w:szCs w:val="24"/>
        </w:rPr>
        <w:t xml:space="preserve"> в 5—8 классах в объеме 140 часов (по 35 ч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сов в каждом классе), занятия (уроки) проводятся по 1 часу в неделю.</w:t>
      </w: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4. ЛИЧНОСТНЫЕ, МЕТАПРЕДМЕТНЫЕ И ПРЕДМЕТНЫЕ РЕЗУЛЬТАТЫ О</w:t>
      </w:r>
      <w:r w:rsidRPr="00583680">
        <w:rPr>
          <w:rFonts w:ascii="Times New Roman" w:hAnsi="Times New Roman"/>
          <w:b/>
          <w:bCs/>
          <w:sz w:val="24"/>
          <w:szCs w:val="24"/>
        </w:rPr>
        <w:t>С</w:t>
      </w:r>
      <w:r w:rsidRPr="00583680">
        <w:rPr>
          <w:rFonts w:ascii="Times New Roman" w:hAnsi="Times New Roman"/>
          <w:b/>
          <w:bCs/>
          <w:sz w:val="24"/>
          <w:szCs w:val="24"/>
        </w:rPr>
        <w:t>ВОЕНИЯ УЧЕБНОГО ПРЕДМЕТА.</w:t>
      </w: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В</w:t>
      </w:r>
      <w:r w:rsidRPr="00583680">
        <w:rPr>
          <w:rFonts w:ascii="Times New Roman" w:hAnsi="Times New Roman"/>
          <w:sz w:val="24"/>
          <w:szCs w:val="24"/>
        </w:rPr>
        <w:t>соответствии с требо</w:t>
      </w:r>
      <w:r>
        <w:rPr>
          <w:rFonts w:ascii="Times New Roman" w:hAnsi="Times New Roman"/>
          <w:sz w:val="24"/>
          <w:szCs w:val="24"/>
        </w:rPr>
        <w:t>ваниями к результатам освоения О</w:t>
      </w:r>
      <w:r w:rsidRPr="00583680">
        <w:rPr>
          <w:rFonts w:ascii="Times New Roman" w:hAnsi="Times New Roman"/>
          <w:sz w:val="24"/>
          <w:szCs w:val="24"/>
        </w:rPr>
        <w:t>сновной образовательной пр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граммы общего образования</w:t>
      </w:r>
      <w:r>
        <w:rPr>
          <w:rFonts w:ascii="Times New Roman" w:hAnsi="Times New Roman"/>
          <w:sz w:val="24"/>
          <w:szCs w:val="24"/>
        </w:rPr>
        <w:t>Лицея № 15,</w:t>
      </w:r>
      <w:r w:rsidRPr="00583680">
        <w:rPr>
          <w:rFonts w:ascii="Times New Roman" w:hAnsi="Times New Roman"/>
          <w:sz w:val="24"/>
          <w:szCs w:val="24"/>
        </w:rPr>
        <w:t xml:space="preserve"> Федерального госуда</w:t>
      </w:r>
      <w:r w:rsidRPr="00583680">
        <w:rPr>
          <w:rFonts w:ascii="Times New Roman" w:hAnsi="Times New Roman"/>
          <w:sz w:val="24"/>
          <w:szCs w:val="24"/>
        </w:rPr>
        <w:softHyphen/>
        <w:t>рственного образовательного стандарта обучение на занятиях по изоб</w:t>
      </w:r>
      <w:r w:rsidRPr="00583680">
        <w:rPr>
          <w:rFonts w:ascii="Times New Roman" w:hAnsi="Times New Roman"/>
          <w:sz w:val="24"/>
          <w:szCs w:val="24"/>
        </w:rPr>
        <w:softHyphen/>
        <w:t>разительному искусству направлено на достижение учащимися лично</w:t>
      </w:r>
      <w:r w:rsidRPr="00583680">
        <w:rPr>
          <w:rFonts w:ascii="Times New Roman" w:hAnsi="Times New Roman"/>
          <w:sz w:val="24"/>
          <w:szCs w:val="24"/>
        </w:rPr>
        <w:softHyphen/>
        <w:t>стных, метапредметных и предметных результатов.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 xml:space="preserve">Личностные результаты </w:t>
      </w:r>
      <w:r w:rsidRPr="00583680">
        <w:rPr>
          <w:rFonts w:ascii="Times New Roman" w:hAnsi="Times New Roman"/>
          <w:b/>
          <w:sz w:val="24"/>
          <w:szCs w:val="24"/>
        </w:rPr>
        <w:t>освоения изобразительного ис</w:t>
      </w:r>
      <w:r w:rsidRPr="00583680">
        <w:rPr>
          <w:rFonts w:ascii="Times New Roman" w:hAnsi="Times New Roman"/>
          <w:b/>
          <w:sz w:val="24"/>
          <w:szCs w:val="24"/>
        </w:rPr>
        <w:softHyphen/>
        <w:t>кусства в основной школе: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>в ценностно-ориентационной сфере</w:t>
      </w:r>
      <w:r w:rsidRPr="00583680">
        <w:rPr>
          <w:rFonts w:ascii="Times New Roman" w:hAnsi="Times New Roman"/>
          <w:b/>
          <w:sz w:val="24"/>
          <w:szCs w:val="24"/>
        </w:rPr>
        <w:t>: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осмысленное и эмоционально-ценностное восприятие ви</w:t>
      </w:r>
      <w:r w:rsidRPr="00583680">
        <w:rPr>
          <w:rFonts w:ascii="Times New Roman" w:hAnsi="Times New Roman"/>
          <w:sz w:val="24"/>
          <w:szCs w:val="24"/>
        </w:rPr>
        <w:softHyphen/>
        <w:t>зуальных образов реальности и произведений искусства;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понимание эмоционального и аксиологического смысла визуально-пространственной формы;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освоение художественной культуры как сферы материально</w:t>
      </w:r>
      <w:r w:rsidRPr="00583680">
        <w:rPr>
          <w:rFonts w:ascii="Times New Roman" w:hAnsi="Times New Roman"/>
          <w:sz w:val="24"/>
          <w:szCs w:val="24"/>
        </w:rPr>
        <w:softHyphen/>
        <w:t>го выражения духовных ценностей, представленных в про</w:t>
      </w:r>
      <w:r w:rsidRPr="00583680">
        <w:rPr>
          <w:rFonts w:ascii="Times New Roman" w:hAnsi="Times New Roman"/>
          <w:sz w:val="24"/>
          <w:szCs w:val="24"/>
        </w:rPr>
        <w:softHyphen/>
        <w:t>странственных формах;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воспитание художественного вкуса как способности эсте</w:t>
      </w:r>
      <w:r w:rsidRPr="00583680">
        <w:rPr>
          <w:rFonts w:ascii="Times New Roman" w:hAnsi="Times New Roman"/>
          <w:sz w:val="24"/>
          <w:szCs w:val="24"/>
        </w:rPr>
        <w:softHyphen/>
        <w:t>тически воспринимать, чувств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вать и оценивать явления окружающего мира и искусства;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>в трудовой сфере:</w:t>
      </w:r>
    </w:p>
    <w:p w:rsidR="00775FB7" w:rsidRPr="00583680" w:rsidRDefault="00775FB7" w:rsidP="00113248">
      <w:pPr>
        <w:pStyle w:val="NoSpacing"/>
        <w:numPr>
          <w:ilvl w:val="0"/>
          <w:numId w:val="10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овладение основами культуры практической творческой ра</w:t>
      </w:r>
      <w:r w:rsidRPr="00583680">
        <w:rPr>
          <w:rFonts w:ascii="Times New Roman" w:hAnsi="Times New Roman"/>
          <w:sz w:val="24"/>
          <w:szCs w:val="24"/>
        </w:rPr>
        <w:softHyphen/>
        <w:t>боты различными х</w:t>
      </w:r>
      <w:r w:rsidRPr="00583680">
        <w:rPr>
          <w:rFonts w:ascii="Times New Roman" w:hAnsi="Times New Roman"/>
          <w:sz w:val="24"/>
          <w:szCs w:val="24"/>
        </w:rPr>
        <w:t>у</w:t>
      </w:r>
      <w:r w:rsidRPr="00583680">
        <w:rPr>
          <w:rFonts w:ascii="Times New Roman" w:hAnsi="Times New Roman"/>
          <w:sz w:val="24"/>
          <w:szCs w:val="24"/>
        </w:rPr>
        <w:t>дожестве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ными материалами и инст</w:t>
      </w:r>
      <w:r w:rsidRPr="00583680">
        <w:rPr>
          <w:rFonts w:ascii="Times New Roman" w:hAnsi="Times New Roman"/>
          <w:sz w:val="24"/>
          <w:szCs w:val="24"/>
        </w:rPr>
        <w:softHyphen/>
        <w:t>рументами;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>в познавательной сфере:</w:t>
      </w:r>
    </w:p>
    <w:p w:rsidR="00775FB7" w:rsidRPr="00583680" w:rsidRDefault="00775FB7" w:rsidP="00113248">
      <w:pPr>
        <w:pStyle w:val="NoSpacing"/>
        <w:numPr>
          <w:ilvl w:val="0"/>
          <w:numId w:val="10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 xml:space="preserve">овладение средствами художественного изображения; </w:t>
      </w:r>
    </w:p>
    <w:p w:rsidR="00775FB7" w:rsidRPr="00583680" w:rsidRDefault="00775FB7" w:rsidP="00113248">
      <w:pPr>
        <w:pStyle w:val="NoSpacing"/>
        <w:numPr>
          <w:ilvl w:val="0"/>
          <w:numId w:val="10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развитие способности наблюдать реальный мир, способ</w:t>
      </w:r>
      <w:r w:rsidRPr="00583680">
        <w:rPr>
          <w:rFonts w:ascii="Times New Roman" w:hAnsi="Times New Roman"/>
          <w:sz w:val="24"/>
          <w:szCs w:val="24"/>
        </w:rPr>
        <w:softHyphen/>
        <w:t>ности воспринимать, ан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лизировать и структурировать ви</w:t>
      </w:r>
      <w:r w:rsidRPr="00583680">
        <w:rPr>
          <w:rFonts w:ascii="Times New Roman" w:hAnsi="Times New Roman"/>
          <w:sz w:val="24"/>
          <w:szCs w:val="24"/>
        </w:rPr>
        <w:softHyphen/>
        <w:t>зуальный образ на основе его эмоционально-нравственной оценки;</w:t>
      </w:r>
    </w:p>
    <w:p w:rsidR="00775FB7" w:rsidRPr="00583680" w:rsidRDefault="00775FB7" w:rsidP="00113248">
      <w:pPr>
        <w:pStyle w:val="NoSpacing"/>
        <w:numPr>
          <w:ilvl w:val="0"/>
          <w:numId w:val="10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формирование способности ориентироваться в мире современной художестве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ной культ</w:t>
      </w:r>
      <w:r w:rsidRPr="00583680">
        <w:rPr>
          <w:rFonts w:ascii="Times New Roman" w:hAnsi="Times New Roman"/>
          <w:sz w:val="24"/>
          <w:szCs w:val="24"/>
        </w:rPr>
        <w:t>у</w:t>
      </w:r>
      <w:r w:rsidRPr="00583680">
        <w:rPr>
          <w:rFonts w:ascii="Times New Roman" w:hAnsi="Times New Roman"/>
          <w:sz w:val="24"/>
          <w:szCs w:val="24"/>
        </w:rPr>
        <w:t>ры.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 xml:space="preserve">Метапредметные результаты </w:t>
      </w:r>
      <w:r w:rsidRPr="00583680">
        <w:rPr>
          <w:rFonts w:ascii="Times New Roman" w:hAnsi="Times New Roman"/>
          <w:b/>
          <w:sz w:val="24"/>
          <w:szCs w:val="24"/>
        </w:rPr>
        <w:t>освоения изобразительного искусства в основной шк</w:t>
      </w:r>
      <w:r w:rsidRPr="00583680">
        <w:rPr>
          <w:rFonts w:ascii="Times New Roman" w:hAnsi="Times New Roman"/>
          <w:b/>
          <w:sz w:val="24"/>
          <w:szCs w:val="24"/>
        </w:rPr>
        <w:t>о</w:t>
      </w:r>
      <w:r w:rsidRPr="00583680">
        <w:rPr>
          <w:rFonts w:ascii="Times New Roman" w:hAnsi="Times New Roman"/>
          <w:b/>
          <w:sz w:val="24"/>
          <w:szCs w:val="24"/>
        </w:rPr>
        <w:t xml:space="preserve">ле: 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 xml:space="preserve">в ценностно-ориентационной афере: </w:t>
      </w:r>
    </w:p>
    <w:p w:rsidR="00775FB7" w:rsidRPr="00583680" w:rsidRDefault="00775FB7" w:rsidP="00113248">
      <w:pPr>
        <w:pStyle w:val="NoSpacing"/>
        <w:numPr>
          <w:ilvl w:val="0"/>
          <w:numId w:val="1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формирование активного отношения к традициям культуры  как смысловой, эст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тической и личностно значимой ценности;</w:t>
      </w:r>
    </w:p>
    <w:p w:rsidR="00775FB7" w:rsidRPr="00583680" w:rsidRDefault="00775FB7" w:rsidP="00113248">
      <w:pPr>
        <w:pStyle w:val="NoSpacing"/>
        <w:numPr>
          <w:ilvl w:val="0"/>
          <w:numId w:val="1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воспитание уважения к искусству и культуре своей Родины, выраженной в ее а</w:t>
      </w:r>
      <w:r w:rsidRPr="00583680">
        <w:rPr>
          <w:rFonts w:ascii="Times New Roman" w:hAnsi="Times New Roman"/>
          <w:sz w:val="24"/>
          <w:szCs w:val="24"/>
        </w:rPr>
        <w:t>р</w:t>
      </w:r>
      <w:r w:rsidRPr="00583680">
        <w:rPr>
          <w:rFonts w:ascii="Times New Roman" w:hAnsi="Times New Roman"/>
          <w:sz w:val="24"/>
          <w:szCs w:val="24"/>
        </w:rPr>
        <w:t>хитектуре, изобразительном искусстве в национальных образах предметно-материальной и про</w:t>
      </w:r>
      <w:r w:rsidRPr="00583680">
        <w:rPr>
          <w:rFonts w:ascii="Times New Roman" w:hAnsi="Times New Roman"/>
          <w:sz w:val="24"/>
          <w:szCs w:val="24"/>
        </w:rPr>
        <w:softHyphen/>
        <w:t xml:space="preserve">странственной среды и понимании красоты человека; </w:t>
      </w:r>
    </w:p>
    <w:p w:rsidR="00775FB7" w:rsidRPr="00583680" w:rsidRDefault="00775FB7" w:rsidP="00113248">
      <w:pPr>
        <w:pStyle w:val="NoSpacing"/>
        <w:numPr>
          <w:ilvl w:val="0"/>
          <w:numId w:val="11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умение воспринимать и терпимо относиться к другой точ</w:t>
      </w:r>
      <w:r w:rsidRPr="00583680">
        <w:rPr>
          <w:rFonts w:ascii="Times New Roman" w:hAnsi="Times New Roman"/>
          <w:sz w:val="24"/>
          <w:szCs w:val="24"/>
        </w:rPr>
        <w:softHyphen/>
        <w:t>ке зрения, другой кул</w:t>
      </w:r>
      <w:r w:rsidRPr="00583680">
        <w:rPr>
          <w:rFonts w:ascii="Times New Roman" w:hAnsi="Times New Roman"/>
          <w:sz w:val="24"/>
          <w:szCs w:val="24"/>
        </w:rPr>
        <w:t>ь</w:t>
      </w:r>
      <w:r w:rsidRPr="00583680">
        <w:rPr>
          <w:rFonts w:ascii="Times New Roman" w:hAnsi="Times New Roman"/>
          <w:sz w:val="24"/>
          <w:szCs w:val="24"/>
        </w:rPr>
        <w:t>туре, друг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му восприятию мира;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>в трудовой сфере:</w:t>
      </w:r>
    </w:p>
    <w:p w:rsidR="00775FB7" w:rsidRPr="00583680" w:rsidRDefault="00775FB7" w:rsidP="00113248">
      <w:pPr>
        <w:pStyle w:val="NoSpacing"/>
        <w:numPr>
          <w:ilvl w:val="0"/>
          <w:numId w:val="12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обретение самостоятельного творческого опыта, формирую</w:t>
      </w:r>
      <w:r w:rsidRPr="00583680">
        <w:rPr>
          <w:rFonts w:ascii="Times New Roman" w:hAnsi="Times New Roman"/>
          <w:sz w:val="24"/>
          <w:szCs w:val="24"/>
        </w:rPr>
        <w:softHyphen/>
        <w:t>щего способность к самостоятельным действиям в ситуа</w:t>
      </w:r>
      <w:r w:rsidRPr="00583680">
        <w:rPr>
          <w:rFonts w:ascii="Times New Roman" w:hAnsi="Times New Roman"/>
          <w:sz w:val="24"/>
          <w:szCs w:val="24"/>
        </w:rPr>
        <w:softHyphen/>
        <w:t>ции неопределенности, в различных учебных и жизне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ных с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туациях;</w:t>
      </w:r>
    </w:p>
    <w:p w:rsidR="00775FB7" w:rsidRPr="00583680" w:rsidRDefault="00775FB7" w:rsidP="00113248">
      <w:pPr>
        <w:pStyle w:val="NoSpacing"/>
        <w:numPr>
          <w:ilvl w:val="0"/>
          <w:numId w:val="12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умение эстетически подходить к любому виду деятель</w:t>
      </w:r>
      <w:r w:rsidRPr="00583680">
        <w:rPr>
          <w:rFonts w:ascii="Times New Roman" w:hAnsi="Times New Roman"/>
          <w:sz w:val="24"/>
          <w:szCs w:val="24"/>
        </w:rPr>
        <w:softHyphen/>
        <w:t>ности;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i/>
          <w:iCs/>
          <w:sz w:val="24"/>
          <w:szCs w:val="24"/>
        </w:rPr>
        <w:t>в познавательной сфере:</w:t>
      </w:r>
    </w:p>
    <w:p w:rsidR="00775FB7" w:rsidRPr="00583680" w:rsidRDefault="00775FB7" w:rsidP="00113248">
      <w:pPr>
        <w:pStyle w:val="NoSpacing"/>
        <w:numPr>
          <w:ilvl w:val="0"/>
          <w:numId w:val="13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развитие художественно-образного мышления как неотъем</w:t>
      </w:r>
      <w:r w:rsidRPr="00583680">
        <w:rPr>
          <w:rFonts w:ascii="Times New Roman" w:hAnsi="Times New Roman"/>
          <w:sz w:val="24"/>
          <w:szCs w:val="24"/>
        </w:rPr>
        <w:softHyphen/>
        <w:t>лемой части целостн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го мышл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 xml:space="preserve">ния человека; </w:t>
      </w:r>
    </w:p>
    <w:p w:rsidR="00775FB7" w:rsidRPr="00583680" w:rsidRDefault="00775FB7" w:rsidP="00113248">
      <w:pPr>
        <w:pStyle w:val="NoSpacing"/>
        <w:numPr>
          <w:ilvl w:val="0"/>
          <w:numId w:val="13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формирование способности к целостному художественному восприятию мира;</w:t>
      </w:r>
    </w:p>
    <w:p w:rsidR="00775FB7" w:rsidRPr="00583680" w:rsidRDefault="00775FB7" w:rsidP="00113248">
      <w:pPr>
        <w:pStyle w:val="NoSpacing"/>
        <w:numPr>
          <w:ilvl w:val="0"/>
          <w:numId w:val="13"/>
        </w:numPr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развитие фантазии, воображения, интуиции, визуальной па</w:t>
      </w:r>
      <w:r w:rsidRPr="00583680">
        <w:rPr>
          <w:rFonts w:ascii="Times New Roman" w:hAnsi="Times New Roman"/>
          <w:sz w:val="24"/>
          <w:szCs w:val="24"/>
        </w:rPr>
        <w:softHyphen/>
        <w:t>мяти;</w:t>
      </w:r>
    </w:p>
    <w:p w:rsidR="00775FB7" w:rsidRPr="00583680" w:rsidRDefault="00775FB7" w:rsidP="00113248">
      <w:pPr>
        <w:pStyle w:val="NoSpacing"/>
        <w:numPr>
          <w:ilvl w:val="0"/>
          <w:numId w:val="13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получение опыта восприятия и аргументированной оценки произведения искусс</w:t>
      </w:r>
      <w:r w:rsidRPr="00583680">
        <w:rPr>
          <w:rFonts w:ascii="Times New Roman" w:hAnsi="Times New Roman"/>
          <w:bCs/>
          <w:sz w:val="24"/>
          <w:szCs w:val="24"/>
        </w:rPr>
        <w:t>т</w:t>
      </w:r>
      <w:r w:rsidRPr="00583680">
        <w:rPr>
          <w:rFonts w:ascii="Times New Roman" w:hAnsi="Times New Roman"/>
          <w:bCs/>
          <w:sz w:val="24"/>
          <w:szCs w:val="24"/>
        </w:rPr>
        <w:t>ва как о</w:t>
      </w:r>
      <w:r w:rsidRPr="00583680">
        <w:rPr>
          <w:rFonts w:ascii="Times New Roman" w:hAnsi="Times New Roman"/>
          <w:bCs/>
          <w:sz w:val="24"/>
          <w:szCs w:val="24"/>
        </w:rPr>
        <w:t>с</w:t>
      </w:r>
      <w:r w:rsidRPr="00583680">
        <w:rPr>
          <w:rFonts w:ascii="Times New Roman" w:hAnsi="Times New Roman"/>
          <w:bCs/>
          <w:sz w:val="24"/>
          <w:szCs w:val="24"/>
        </w:rPr>
        <w:t>новы формирования навы</w:t>
      </w:r>
      <w:r w:rsidRPr="00583680">
        <w:rPr>
          <w:rFonts w:ascii="Times New Roman" w:hAnsi="Times New Roman"/>
          <w:bCs/>
          <w:sz w:val="24"/>
          <w:szCs w:val="24"/>
        </w:rPr>
        <w:softHyphen/>
        <w:t>ков коммуникации.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583680">
        <w:rPr>
          <w:rFonts w:ascii="Times New Roman" w:hAnsi="Times New Roman"/>
          <w:b/>
          <w:bCs/>
          <w:sz w:val="24"/>
          <w:szCs w:val="24"/>
        </w:rPr>
        <w:t>освоения изобразительного ис</w:t>
      </w:r>
      <w:r w:rsidRPr="00583680">
        <w:rPr>
          <w:rFonts w:ascii="Times New Roman" w:hAnsi="Times New Roman"/>
          <w:b/>
          <w:bCs/>
          <w:sz w:val="24"/>
          <w:szCs w:val="24"/>
        </w:rPr>
        <w:softHyphen/>
        <w:t>кусства в основной школе: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в ценностно-ориентационной сфере: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эмоционально-ценностное отношение к искусству и жиз</w:t>
      </w:r>
      <w:r w:rsidRPr="00583680">
        <w:rPr>
          <w:rFonts w:ascii="Times New Roman" w:hAnsi="Times New Roman"/>
          <w:bCs/>
          <w:sz w:val="24"/>
          <w:szCs w:val="24"/>
        </w:rPr>
        <w:softHyphen/>
        <w:t>ни, осознание и принятие сист</w:t>
      </w:r>
      <w:r w:rsidRPr="00583680">
        <w:rPr>
          <w:rFonts w:ascii="Times New Roman" w:hAnsi="Times New Roman"/>
          <w:bCs/>
          <w:sz w:val="24"/>
          <w:szCs w:val="24"/>
        </w:rPr>
        <w:t>е</w:t>
      </w:r>
      <w:r w:rsidRPr="00583680">
        <w:rPr>
          <w:rFonts w:ascii="Times New Roman" w:hAnsi="Times New Roman"/>
          <w:bCs/>
          <w:sz w:val="24"/>
          <w:szCs w:val="24"/>
        </w:rPr>
        <w:t>мы общечеловеческих цен</w:t>
      </w:r>
      <w:r w:rsidRPr="00583680">
        <w:rPr>
          <w:rFonts w:ascii="Times New Roman" w:hAnsi="Times New Roman"/>
          <w:bCs/>
          <w:sz w:val="24"/>
          <w:szCs w:val="24"/>
        </w:rPr>
        <w:softHyphen/>
        <w:t>ностей;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восприятие мира, человека, окружающих явлений с эстети</w:t>
      </w:r>
      <w:r w:rsidRPr="00583680">
        <w:rPr>
          <w:rFonts w:ascii="Times New Roman" w:hAnsi="Times New Roman"/>
          <w:bCs/>
          <w:sz w:val="24"/>
          <w:szCs w:val="24"/>
        </w:rPr>
        <w:softHyphen/>
        <w:t>ческих позиций;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активное отношение к традициям культуры как к смысло</w:t>
      </w:r>
      <w:r w:rsidRPr="00583680">
        <w:rPr>
          <w:rFonts w:ascii="Times New Roman" w:hAnsi="Times New Roman"/>
          <w:bCs/>
          <w:sz w:val="24"/>
          <w:szCs w:val="24"/>
        </w:rPr>
        <w:softHyphen/>
        <w:t>вой, эстетической и личностно значимой ценности;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в познавательной сфере: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художественное познание мира, понимание роли и места искусства в жизни человека и общества;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понимание основ изобразительной грамоты, умение ис</w:t>
      </w:r>
      <w:r w:rsidRPr="00583680">
        <w:rPr>
          <w:rFonts w:ascii="Times New Roman" w:hAnsi="Times New Roman"/>
          <w:bCs/>
          <w:sz w:val="24"/>
          <w:szCs w:val="24"/>
        </w:rPr>
        <w:softHyphen/>
        <w:t>пользовать специфику образного языка и средств художе</w:t>
      </w:r>
      <w:r w:rsidRPr="00583680">
        <w:rPr>
          <w:rFonts w:ascii="Times New Roman" w:hAnsi="Times New Roman"/>
          <w:bCs/>
          <w:sz w:val="24"/>
          <w:szCs w:val="24"/>
        </w:rPr>
        <w:softHyphen/>
        <w:t>ственной выразительности, особенности различных худо</w:t>
      </w:r>
      <w:r w:rsidRPr="00583680">
        <w:rPr>
          <w:rFonts w:ascii="Times New Roman" w:hAnsi="Times New Roman"/>
          <w:bCs/>
          <w:sz w:val="24"/>
          <w:szCs w:val="24"/>
        </w:rPr>
        <w:softHyphen/>
        <w:t>жественных материалов и техник во время практической творческой работы, т. е. в процессе создания худ</w:t>
      </w:r>
      <w:r w:rsidRPr="00583680">
        <w:rPr>
          <w:rFonts w:ascii="Times New Roman" w:hAnsi="Times New Roman"/>
          <w:bCs/>
          <w:sz w:val="24"/>
          <w:szCs w:val="24"/>
        </w:rPr>
        <w:t>о</w:t>
      </w:r>
      <w:r w:rsidRPr="00583680">
        <w:rPr>
          <w:rFonts w:ascii="Times New Roman" w:hAnsi="Times New Roman"/>
          <w:bCs/>
          <w:sz w:val="24"/>
          <w:szCs w:val="24"/>
        </w:rPr>
        <w:t>жествен</w:t>
      </w:r>
      <w:r w:rsidRPr="00583680">
        <w:rPr>
          <w:rFonts w:ascii="Times New Roman" w:hAnsi="Times New Roman"/>
          <w:bCs/>
          <w:sz w:val="24"/>
          <w:szCs w:val="24"/>
        </w:rPr>
        <w:softHyphen/>
        <w:t>ных образов;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восприятие и интерпретация темы, сюжета и содержания произведений изобразительн</w:t>
      </w:r>
      <w:r w:rsidRPr="00583680">
        <w:rPr>
          <w:rFonts w:ascii="Times New Roman" w:hAnsi="Times New Roman"/>
          <w:bCs/>
          <w:sz w:val="24"/>
          <w:szCs w:val="24"/>
        </w:rPr>
        <w:t>о</w:t>
      </w:r>
      <w:r w:rsidRPr="00583680">
        <w:rPr>
          <w:rFonts w:ascii="Times New Roman" w:hAnsi="Times New Roman"/>
          <w:bCs/>
          <w:sz w:val="24"/>
          <w:szCs w:val="24"/>
        </w:rPr>
        <w:t>го искусства;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в коммуникативной сфере: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умение ориентироваться и самостоятельно находить необ</w:t>
      </w:r>
      <w:r w:rsidRPr="00583680">
        <w:rPr>
          <w:rFonts w:ascii="Times New Roman" w:hAnsi="Times New Roman"/>
          <w:bCs/>
          <w:sz w:val="24"/>
          <w:szCs w:val="24"/>
        </w:rPr>
        <w:softHyphen/>
        <w:t>ходимую информацию по культуре и искусству в словарях, справочниках, книгах по искусству, в электронных инфор</w:t>
      </w:r>
      <w:r w:rsidRPr="00583680">
        <w:rPr>
          <w:rFonts w:ascii="Times New Roman" w:hAnsi="Times New Roman"/>
          <w:bCs/>
          <w:sz w:val="24"/>
          <w:szCs w:val="24"/>
        </w:rPr>
        <w:softHyphen/>
        <w:t>мационных ресурсах;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диалогический подход к освоению произведений искус</w:t>
      </w:r>
      <w:r w:rsidRPr="00583680">
        <w:rPr>
          <w:rFonts w:ascii="Times New Roman" w:hAnsi="Times New Roman"/>
          <w:bCs/>
          <w:sz w:val="24"/>
          <w:szCs w:val="24"/>
        </w:rPr>
        <w:softHyphen/>
        <w:t>ства;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понимание разницы между элитарным и массовым искус</w:t>
      </w:r>
      <w:r w:rsidRPr="00583680">
        <w:rPr>
          <w:rFonts w:ascii="Times New Roman" w:hAnsi="Times New Roman"/>
          <w:bCs/>
          <w:sz w:val="24"/>
          <w:szCs w:val="24"/>
        </w:rPr>
        <w:softHyphen/>
        <w:t>ством, оценка с эстетических позиций достоинств и недо</w:t>
      </w:r>
      <w:r w:rsidRPr="00583680">
        <w:rPr>
          <w:rFonts w:ascii="Times New Roman" w:hAnsi="Times New Roman"/>
          <w:bCs/>
          <w:sz w:val="24"/>
          <w:szCs w:val="24"/>
        </w:rPr>
        <w:softHyphen/>
        <w:t>статков произведений искусства;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в трудовой сфере:</w:t>
      </w:r>
    </w:p>
    <w:p w:rsidR="00775FB7" w:rsidRPr="00583680" w:rsidRDefault="00775FB7" w:rsidP="00113248">
      <w:pPr>
        <w:pStyle w:val="NoSpacing"/>
        <w:numPr>
          <w:ilvl w:val="0"/>
          <w:numId w:val="9"/>
        </w:numPr>
        <w:ind w:firstLine="440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bCs/>
          <w:sz w:val="24"/>
          <w:szCs w:val="24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</w:t>
      </w:r>
      <w:r w:rsidRPr="00583680">
        <w:rPr>
          <w:rFonts w:ascii="Times New Roman" w:hAnsi="Times New Roman"/>
          <w:bCs/>
          <w:sz w:val="24"/>
          <w:szCs w:val="24"/>
        </w:rPr>
        <w:t>и</w:t>
      </w:r>
      <w:r w:rsidRPr="00583680">
        <w:rPr>
          <w:rFonts w:ascii="Times New Roman" w:hAnsi="Times New Roman"/>
          <w:bCs/>
          <w:sz w:val="24"/>
          <w:szCs w:val="24"/>
        </w:rPr>
        <w:t>вописи, графики, скульптуры, дизайна, декоративно</w:t>
      </w:r>
      <w:r w:rsidRPr="00583680">
        <w:rPr>
          <w:rFonts w:ascii="Times New Roman" w:hAnsi="Times New Roman"/>
          <w:bCs/>
          <w:sz w:val="24"/>
          <w:szCs w:val="24"/>
        </w:rPr>
        <w:softHyphen/>
        <w:t>-прикладного искусства и т. д.).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83680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ДЕКОРАТИВНО-ПРИКЛАДНОЕ ИСКУССТВО В ЖИЗНИ ЧЕЛОВЕКА  (</w:t>
      </w:r>
      <w:r w:rsidRPr="00583680">
        <w:rPr>
          <w:rFonts w:ascii="Times New Roman" w:hAnsi="Times New Roman"/>
          <w:b/>
          <w:i/>
          <w:sz w:val="24"/>
          <w:szCs w:val="24"/>
        </w:rPr>
        <w:t>5 класс</w:t>
      </w:r>
      <w:r w:rsidRPr="00583680">
        <w:rPr>
          <w:rFonts w:ascii="Times New Roman" w:hAnsi="Times New Roman"/>
          <w:b/>
          <w:sz w:val="24"/>
          <w:szCs w:val="24"/>
        </w:rPr>
        <w:t>)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Древние корни народного искусства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Древние образы в народном искусстве.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Убранство русской избы.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Внутренний мир русской избы.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Конструкция и декор предметов народного быта.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Русская народная вышивка.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Народный праздничный костюм.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Народные праздничные обряды.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Связь времен в народном искусстве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Древние образы в современных народных игрушках.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Искусство Гжели.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Городецкая роспись.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Хохлома.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Жостово. Роспись по металлу.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Щепа. Роспись по лубу и дереву. Тиснение и резьба по бересте.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Роль народных художественных промыслов в современной жизни.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Декор — человек, общество, время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Зачем людям украшения.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Роль декоративного искусства в жизни древнего общества.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Одежда «говорит» о человеке.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 чём рассказывают нам гербы и эмблемы.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Роль декоративного искусства в жизни человека и общества.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Декоративное искусство в современном мире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Современное выставочное искусство.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Ты сам — мастер.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ИЗОБРАЗИТЕЛЬНОЕ ИСКУССТВО В ЖИЗНИ ЧЕЛОВЕКА (</w:t>
      </w:r>
      <w:r w:rsidRPr="00583680">
        <w:rPr>
          <w:rFonts w:ascii="Times New Roman" w:hAnsi="Times New Roman"/>
          <w:b/>
          <w:i/>
          <w:sz w:val="24"/>
          <w:szCs w:val="24"/>
        </w:rPr>
        <w:t>6 класс</w:t>
      </w:r>
      <w:r w:rsidRPr="00583680">
        <w:rPr>
          <w:rFonts w:ascii="Times New Roman" w:hAnsi="Times New Roman"/>
          <w:b/>
          <w:sz w:val="24"/>
          <w:szCs w:val="24"/>
        </w:rPr>
        <w:t>)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Виды изобразительного искусства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и основы образного языка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Изобразительное искусство. Семья пространственных искусств.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Художественные материалы.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Рисунок — основа изобразительного творчества.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Линия и ее выразительные возможности. Ритм линий.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Пятно как средство выражения. Ритм пятен.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Цвет. Основы цветоведения.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Цвет в произведениях живописи.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Объемные изображения в скульптуре.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Основы языка изображения.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Мир наших вещей. Натюрморт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Реальность и фантазия в творчестве художника.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Изображение предметного мира — натюрморт.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Понятие формы. Многообразие форм окружающего мира.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Изображение объема на плоскости и линейная перспектива.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Освещение. Свет и тень.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Натюрморт в графике.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Цвет в натюрморте.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Выразительные возможности натюрморта.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Вглядываясь в человека. Портрет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Образ человека — главная тема в искусстве.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Конструкция головы человека и ее основные пропорции.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Изображение головы человека в пространстве.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Портрет в скульптуре.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Графический портретный рисунок.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Сатирические образы человека.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Образные возможности освещения в портрете.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Роль цвета в портрете.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Великие портретисты прошлого.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Портрет в изобразительном искусстве XX 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Человек и пространство. Пейзаж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Жанры в изобразительном искусстве.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Изображение пространства.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Правила построения перспективы. Воздушная перспектива.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Пейзаж — большой мир.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Пейзаж настроения. Природа и художник.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Пейзаж в русской живописи.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Пейзаж в графике.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Городской пейзаж.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Выразительные возможности изобразительного искусства. Язык и смысл.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ИЗОБРАЗИТЕЛЬНОЕ ИСКУССТВО В ЖИЗНИ ЧЕЛОВЕКА (</w:t>
      </w:r>
      <w:r w:rsidRPr="00583680">
        <w:rPr>
          <w:rFonts w:ascii="Times New Roman" w:hAnsi="Times New Roman"/>
          <w:b/>
          <w:i/>
          <w:sz w:val="24"/>
          <w:szCs w:val="24"/>
        </w:rPr>
        <w:t>7 класс</w:t>
      </w:r>
      <w:r w:rsidRPr="00583680">
        <w:rPr>
          <w:rFonts w:ascii="Times New Roman" w:hAnsi="Times New Roman"/>
          <w:b/>
          <w:sz w:val="24"/>
          <w:szCs w:val="24"/>
        </w:rPr>
        <w:t>)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Изображение фигуры человека и образ человека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Изображение фигуры человека в истории искусства.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Пропорции и строение фигуры человека.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Лепка фигуры человека.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Набросок фигуры человека с натуры.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Понимание красоты человека в европейском и русском искусстве.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Поэзия повседневности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Поэзия повседневной жизни в искусстве разных народов.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Тематическая картина. Бытовой и исторический жанры.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Сюжет и содержание в картине.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Жизнь каждого дня — большая тема в искусстве.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Жизнь в моем городе в прошлых веках (историческая тема в быто</w:t>
      </w:r>
      <w:r w:rsidRPr="00583680">
        <w:rPr>
          <w:rFonts w:ascii="Times New Roman" w:hAnsi="Times New Roman"/>
          <w:sz w:val="24"/>
          <w:szCs w:val="24"/>
        </w:rPr>
        <w:softHyphen/>
        <w:t>вом жанре).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Праздник и карнавал в изобразительном искусстве (тема праздни</w:t>
      </w:r>
      <w:r w:rsidRPr="00583680">
        <w:rPr>
          <w:rFonts w:ascii="Times New Roman" w:hAnsi="Times New Roman"/>
          <w:sz w:val="24"/>
          <w:szCs w:val="24"/>
        </w:rPr>
        <w:softHyphen/>
        <w:t>ка в бытовом жанре).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Великие темы жизни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Исторические и мифологические темы в искусстве разных эпох.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Тематическая картина в русском искусстве XIX 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Процесс работы над тематической картиной.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Библейские темы в изобразительном искусстве.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Монументальная скульптура и образ истории народа.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Место и роль картины в искусстве XX 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Реальность жизни и художественный образ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Искусство иллюстрации. Слово и изображение.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Зрительские умения и их значение для современного человека.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История искусства и история человечества. Стиль и направление в изобразительном иску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Крупнейшие музеи изобразительного искусства и их роль в культуре.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Художественно-творческие проекты.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 xml:space="preserve">ДИЗАЙН И АРХИТЕКТУРА В ЖИЗНИ ЧЕЛОВЕКА </w:t>
      </w:r>
      <w:r w:rsidRPr="00583680">
        <w:rPr>
          <w:rFonts w:ascii="Times New Roman" w:hAnsi="Times New Roman"/>
          <w:b/>
          <w:sz w:val="24"/>
          <w:szCs w:val="24"/>
        </w:rPr>
        <w:t>(</w:t>
      </w:r>
      <w:r w:rsidRPr="00583680">
        <w:rPr>
          <w:rFonts w:ascii="Times New Roman" w:hAnsi="Times New Roman"/>
          <w:b/>
          <w:i/>
          <w:sz w:val="24"/>
          <w:szCs w:val="24"/>
        </w:rPr>
        <w:t>8 класс</w:t>
      </w:r>
      <w:r w:rsidRPr="00583680">
        <w:rPr>
          <w:rFonts w:ascii="Times New Roman" w:hAnsi="Times New Roman"/>
          <w:b/>
          <w:sz w:val="24"/>
          <w:szCs w:val="24"/>
        </w:rPr>
        <w:t>)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Архитектура и дизайн — конструктивные искусства в ряду прост</w:t>
      </w:r>
      <w:r w:rsidRPr="00583680">
        <w:rPr>
          <w:rFonts w:ascii="Times New Roman" w:hAnsi="Times New Roman"/>
          <w:sz w:val="24"/>
          <w:szCs w:val="24"/>
        </w:rPr>
        <w:softHyphen/>
        <w:t>ранственных искусств. Мир, который создает человек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Художник — дизайн — архитектура.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Искусство композиции — основа дизайна и архитектуры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Основы композиции в конструктивных искусствах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Гармония, контраст и выразительность плоскостной композиции,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или «Внесем порядок в хаос!»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Прямые линии и организация пространства.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Цвет — элемент композиционного творчества.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Свободные формы: линии и тоновые пятна.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Буква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строка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текст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Искусство шрифта.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Когда текст и изображение вместе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Композиционные основы макетирования в графическом дизайне.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В бескрайнем море книг и журналов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Многообразие форм графического дизайна.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В мире вещей и зданий. Художественный язык конструктив</w:t>
      </w:r>
      <w:r w:rsidRPr="00583680">
        <w:rPr>
          <w:rFonts w:ascii="Times New Roman" w:hAnsi="Times New Roman"/>
          <w:b/>
          <w:bCs/>
          <w:sz w:val="24"/>
          <w:szCs w:val="24"/>
        </w:rPr>
        <w:softHyphen/>
        <w:t>ных искусств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Объект и пространство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От плоскостного изображения к объемному макету.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Взаимосвязь объектов в архитектурном макете.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Конструкция: часть и целое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Здание как сочетание различных объемов. Понятие модуля.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Важнейшие архитектурные элементы здания.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Красота и целесообразность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Вещь как сочетание объемов и образ времени.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Форма и материал.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Цвет в архитектуре и дизайне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Роль цвета в формотворчестве.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Город и человек. Социальное значение дизайна и архитектуры в жизни человека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 xml:space="preserve">Город сквозь времена и страны </w:t>
      </w:r>
      <w:r w:rsidRPr="00583680">
        <w:rPr>
          <w:rFonts w:ascii="Times New Roman" w:hAnsi="Times New Roman"/>
          <w:sz w:val="24"/>
          <w:szCs w:val="24"/>
        </w:rPr>
        <w:t>Образы материальной культуры прошлого.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Город сегодня и завтра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Пути развития современной архитектуры и дизайна.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 xml:space="preserve">Живое пространство города </w:t>
      </w:r>
      <w:r w:rsidRPr="00583680">
        <w:rPr>
          <w:rFonts w:ascii="Times New Roman" w:hAnsi="Times New Roman"/>
          <w:sz w:val="24"/>
          <w:szCs w:val="24"/>
        </w:rPr>
        <w:t>Город, микрорайон, улица.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 xml:space="preserve">Вещь в городе и дома </w:t>
      </w:r>
      <w:r w:rsidRPr="00583680">
        <w:rPr>
          <w:rFonts w:ascii="Times New Roman" w:hAnsi="Times New Roman"/>
          <w:sz w:val="24"/>
          <w:szCs w:val="24"/>
        </w:rPr>
        <w:t>Городской дизайн.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Интерьер и вещь в доме. Дизайн пространственно-вещной среды интерьера.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Природа и архитектура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Организация архитектурно-ландшафтного пространства.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Ты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архитектор!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Замысел архитектурного проекта и его осуществление.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sz w:val="24"/>
          <w:szCs w:val="24"/>
        </w:rPr>
        <w:t>Человек в зеркале дизайна и архитектуры. Образ жизни и ин</w:t>
      </w:r>
      <w:r w:rsidRPr="00583680">
        <w:rPr>
          <w:rFonts w:ascii="Times New Roman" w:hAnsi="Times New Roman"/>
          <w:b/>
          <w:bCs/>
          <w:sz w:val="24"/>
          <w:szCs w:val="24"/>
        </w:rPr>
        <w:softHyphen/>
        <w:t>дивидуальное проект</w:t>
      </w:r>
      <w:r w:rsidRPr="00583680">
        <w:rPr>
          <w:rFonts w:ascii="Times New Roman" w:hAnsi="Times New Roman"/>
          <w:b/>
          <w:bCs/>
          <w:sz w:val="24"/>
          <w:szCs w:val="24"/>
        </w:rPr>
        <w:t>и</w:t>
      </w:r>
      <w:r w:rsidRPr="00583680">
        <w:rPr>
          <w:rFonts w:ascii="Times New Roman" w:hAnsi="Times New Roman"/>
          <w:b/>
          <w:bCs/>
          <w:sz w:val="24"/>
          <w:szCs w:val="24"/>
        </w:rPr>
        <w:t>ров</w:t>
      </w:r>
      <w:r w:rsidRPr="00583680">
        <w:rPr>
          <w:rFonts w:ascii="Times New Roman" w:hAnsi="Times New Roman"/>
          <w:b/>
          <w:bCs/>
          <w:sz w:val="24"/>
          <w:szCs w:val="24"/>
        </w:rPr>
        <w:t>а</w:t>
      </w:r>
      <w:r w:rsidRPr="00583680">
        <w:rPr>
          <w:rFonts w:ascii="Times New Roman" w:hAnsi="Times New Roman"/>
          <w:b/>
          <w:bCs/>
          <w:sz w:val="24"/>
          <w:szCs w:val="24"/>
        </w:rPr>
        <w:t>ние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Мой дом</w:t>
      </w:r>
      <w:r w:rsidRPr="00583680">
        <w:rPr>
          <w:rFonts w:ascii="Times New Roman" w:hAnsi="Times New Roman"/>
          <w:sz w:val="24"/>
          <w:szCs w:val="24"/>
        </w:rPr>
        <w:t xml:space="preserve"> — </w:t>
      </w: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мой образ жизни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Скажи мне, как ты живешь, и я скажу, какой у тебя дом.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Интерьер, который мы создаем.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Путало в огороде, или ... под шепот фонтанных струй.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bCs/>
          <w:i/>
          <w:iCs/>
          <w:sz w:val="24"/>
          <w:szCs w:val="24"/>
        </w:rPr>
        <w:t>Мода, культура и ты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Композиционно-конструктивные принципы дизайна одежды.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Встречают по одежке.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Автопортрет на каждый день.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Моделируя себя — моделируешь мир</w:t>
      </w: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6.ТЕМАТИЧЕСКОЕ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С ОПРЕДЕЛЕНИЕМ ОСНОВНЫХ ВИДОВ ДЕЯТЕЛЬНОСТИ</w:t>
      </w:r>
    </w:p>
    <w:p w:rsidR="00775FB7" w:rsidRPr="00583680" w:rsidRDefault="00775FB7" w:rsidP="00113248">
      <w:pPr>
        <w:pStyle w:val="NoSpacing"/>
        <w:ind w:firstLine="440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5 класс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Изобразительное искусство в 5 классе посвящено изучению содержания и языка декор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тивных видов искусств, наиболее прочно связанных с повседневной жизнью и бытом каждого человека.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Обучение в этом классе строится через познание единства художественной и утилитарной функций произведений декоративно – прикладного искусства, освоение образного языка и с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циальной роли традиционного народного, классического и современного декоративно – пр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кладного искусства. Осуществление программы этого года обучения предполагает акцент на местные художественные традиции и конкретные промыслы.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Вникая в образный язык достаточно разных произведений декоративно – прикладного и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кусс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ва, учащиеся от урока к уроку осваивают выразительность форм, конструкций, цветовых и л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нейных ритмов декоративной композиции, пластические особенности и возможности того или иного материала, учатся мыслить на языке данного искусства.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Учебные задания года предусматривают дальнейшее развитие навыков работы с гуашью, па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телью, пластилином, бумагой. В процессе овладения навыками работы с разнообразными мат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риалами учащиеся приходят к пониманию красоты творчества.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рабочей программе определены система уроков, дидактическая модель обучения, педаг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гические средства, с помощью которых планируют формирование и освоение знаний и соотве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ствующих умений и навыков. Тематическое планирование построено таким образом, чтобы дать учащимся ясные представления о системе взаимодействия искусства с жизнью. При ра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крытии темы урока предусматривается широкое привлечение жизненного опыта детей, прим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ров из окружающей действительности. Работа на основе наблюдения и эстетического переж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вания о</w:t>
      </w:r>
      <w:r w:rsidRPr="00583680">
        <w:rPr>
          <w:rFonts w:ascii="Times New Roman" w:hAnsi="Times New Roman"/>
          <w:sz w:val="24"/>
          <w:szCs w:val="24"/>
        </w:rPr>
        <w:t>к</w:t>
      </w:r>
      <w:r w:rsidRPr="00583680">
        <w:rPr>
          <w:rFonts w:ascii="Times New Roman" w:hAnsi="Times New Roman"/>
          <w:sz w:val="24"/>
          <w:szCs w:val="24"/>
        </w:rPr>
        <w:t>ружающей реальности является важным условием освоения учащимися программного матери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ла. Стремление к выражению своего отношения к действительности должно служить источн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ком развития образного мышления.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тематическом плане определены виды и приемы художественной деятельности учащихся на уроках изобразительного искусства с использованием разнообразных форм выражения: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изображение на плоскости и в объеме (с натуры, по памяти, по представлению);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декоративная и конструктивная работа;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восприятие явлений действительности и произведений искусства;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обсуждение работ товарищей, результатов коллективного творчества, в процессе которого формируются навыки учебного сотрудничества (умение договориться, распределять работу, оценивать свой вклад в деятельность и ее общий результат) и индивидуальной работы на ур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ках;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изучение художественного наследия;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подбор иллюстративного материала к изучаемым темам;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прослушивание музыкальных и литературных произведений (народных, классических, совр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менных).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Темы и задания уроков предполагают создание игровых и сказочных ситуаций, умение о</w:t>
      </w:r>
      <w:r w:rsidRPr="00583680">
        <w:rPr>
          <w:rFonts w:ascii="Times New Roman" w:hAnsi="Times New Roman"/>
          <w:sz w:val="24"/>
          <w:szCs w:val="24"/>
        </w:rPr>
        <w:t>р</w:t>
      </w:r>
      <w:r w:rsidRPr="00583680">
        <w:rPr>
          <w:rFonts w:ascii="Times New Roman" w:hAnsi="Times New Roman"/>
          <w:sz w:val="24"/>
          <w:szCs w:val="24"/>
        </w:rPr>
        <w:t>ганизовывать уроки-диспуты, уроки-путешествия и уроки-праздники. От урока к уроку прои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ходит постоянная смена художественных материалов, овладение их выразительными возмо</w:t>
      </w:r>
      <w:r w:rsidRPr="00583680">
        <w:rPr>
          <w:rFonts w:ascii="Times New Roman" w:hAnsi="Times New Roman"/>
          <w:sz w:val="24"/>
          <w:szCs w:val="24"/>
        </w:rPr>
        <w:t>ж</w:t>
      </w:r>
      <w:r w:rsidRPr="00583680">
        <w:rPr>
          <w:rFonts w:ascii="Times New Roman" w:hAnsi="Times New Roman"/>
          <w:sz w:val="24"/>
          <w:szCs w:val="24"/>
        </w:rPr>
        <w:t>ностями.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бенка.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Тематическим планом предусматривается широкое использование наглядных пособий, м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</w:t>
      </w:r>
      <w:r w:rsidRPr="00583680">
        <w:rPr>
          <w:rFonts w:ascii="Times New Roman" w:hAnsi="Times New Roman"/>
          <w:sz w:val="24"/>
          <w:szCs w:val="24"/>
        </w:rPr>
        <w:softHyphen/>
        <w:t>риалов и инструментария информационно-технологической и методической поддержки, как из коллекций классических произведений, так и из арсенала авторских разработок педагога.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051D01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10389" w:type="dxa"/>
        <w:jc w:val="righ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4865"/>
        <w:gridCol w:w="3539"/>
      </w:tblGrid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Содержание ку</w:t>
            </w:r>
            <w:r w:rsidRPr="00583680">
              <w:rPr>
                <w:rFonts w:ascii="Times New Roman" w:hAnsi="Times New Roman"/>
                <w:b/>
              </w:rPr>
              <w:t>р</w:t>
            </w:r>
            <w:r w:rsidRPr="00583680">
              <w:rPr>
                <w:rFonts w:ascii="Times New Roman" w:hAnsi="Times New Roman"/>
                <w:b/>
              </w:rPr>
              <w:t>са</w:t>
            </w:r>
          </w:p>
        </w:tc>
        <w:tc>
          <w:tcPr>
            <w:tcW w:w="4865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Тематическое планирование</w:t>
            </w:r>
          </w:p>
        </w:tc>
        <w:tc>
          <w:tcPr>
            <w:tcW w:w="3539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Характеристика видов деятел</w:t>
            </w:r>
            <w:r w:rsidRPr="00583680">
              <w:rPr>
                <w:rFonts w:ascii="Times New Roman" w:hAnsi="Times New Roman"/>
                <w:b/>
              </w:rPr>
              <w:t>ь</w:t>
            </w:r>
            <w:r w:rsidRPr="00583680">
              <w:rPr>
                <w:rFonts w:ascii="Times New Roman" w:hAnsi="Times New Roman"/>
                <w:b/>
              </w:rPr>
              <w:t>ности учащихся</w:t>
            </w:r>
          </w:p>
        </w:tc>
      </w:tr>
      <w:tr w:rsidR="00775FB7" w:rsidRPr="00583680" w:rsidTr="00803ED5">
        <w:trPr>
          <w:jc w:val="right"/>
        </w:trPr>
        <w:tc>
          <w:tcPr>
            <w:tcW w:w="1038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ДЕКОРАТИВНО-ПРИКЛАДНОЕ ИСКУССТВО В ЖИЗНИ ЧЕЛОВЕКА (35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Многообразие декоративно-прикладного искусства (народное традиционное, классическое, современное), специфика образно-символического языка, социально-коммуникативной роли в обществе.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Образно-символический язык народного (крестьянского) прикладного искусства. Картина мира в образном строе бытового крестьянского искусства.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Народные промыслы — современная форма бытования народной традиции, наше национальное достояние. Местные художественные традиции и конкретные художественные промыслы.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Декоративно-прикладное искусство Древнего Египта, средневековой Западной Европы, Франции</w:t>
            </w:r>
          </w:p>
          <w:p w:rsidR="00775FB7" w:rsidRPr="00583680" w:rsidRDefault="00775FB7" w:rsidP="0071610E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века (эпоха барокко). Декоративно-прикладное искусство в классовом обществе (его социальная роль). Декор как обозначение принадлежности к определенной человеческой общности.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Выставочное декоративное искусство — область дерзкого, смелого эксперимента, поиска нового выраз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тельного, образного языка. Профессионализм современного художника декоративно-прикладного искусс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Индивидуальные и коллективные практические творческие работы.</w:t>
            </w:r>
          </w:p>
        </w:tc>
      </w:tr>
      <w:tr w:rsidR="00775FB7" w:rsidRPr="00583680" w:rsidTr="00803ED5">
        <w:trPr>
          <w:jc w:val="right"/>
        </w:trPr>
        <w:tc>
          <w:tcPr>
            <w:tcW w:w="1038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Древние корни народного искусства (8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Истоки образного языка декоративно-прикладного искусства. Крестьянское прикладное искусство — ун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кальное явление духовной жизни народа. Связь крестьянского искусства с природой, бытом, трудом, эп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сом, мировосприятием земледельца.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Условно-символический язык крестьянского прикладного искусства. Форма и цвет как знаки, символиз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рующие идею целостности мира в единстве космоса-неба, земли и подземно-подводного мира, а также идею вечного развития и обновления природы.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Разные виды народного прикладного искусства: резьба и роспись по дереву, вышивка, народный костюм. 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Древние образы в народном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стве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Традиционные образы народного(крестьянского) прикладного искусства. Солярные знаки, конь, птица, мать-земля, древо жизни как выраже</w:t>
            </w:r>
            <w:r w:rsidRPr="00583680">
              <w:rPr>
                <w:rFonts w:ascii="Times New Roman" w:hAnsi="Times New Roman"/>
              </w:rPr>
              <w:softHyphen/>
              <w:t>ние мифопоэтических представлений человека о жизни природы, о мире, как обозначение жи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ненно важных для человека смыслов, как память народа. Связь образа матери-земли с символа</w:t>
            </w:r>
            <w:r w:rsidRPr="00583680">
              <w:rPr>
                <w:rFonts w:ascii="Times New Roman" w:hAnsi="Times New Roman"/>
              </w:rPr>
              <w:softHyphen/>
              <w:t>ми плодородия. Форма и цвет как знаки, символ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зирующие идею обоже</w:t>
            </w:r>
            <w:r w:rsidRPr="00583680">
              <w:rPr>
                <w:rFonts w:ascii="Times New Roman" w:hAnsi="Times New Roman"/>
              </w:rPr>
              <w:softHyphen/>
              <w:t>ствления солнца, неба и земли наши</w:t>
            </w:r>
            <w:r w:rsidRPr="00583680">
              <w:rPr>
                <w:rFonts w:ascii="Times New Roman" w:hAnsi="Times New Roman"/>
              </w:rPr>
              <w:softHyphen/>
              <w:t>ми далекими предками.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рисунка на тему древних образов в узорах вышив</w:t>
            </w:r>
            <w:r w:rsidRPr="00583680">
              <w:rPr>
                <w:rFonts w:ascii="Times New Roman" w:hAnsi="Times New Roman"/>
              </w:rPr>
              <w:softHyphen/>
              <w:t>ки, росписи, резьбе по дереву (древо жизни, мать-земля, птица, конь, солнце).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Материалы</w:t>
            </w:r>
            <w:r w:rsidRPr="00583680">
              <w:rPr>
                <w:rFonts w:ascii="Times New Roman" w:hAnsi="Times New Roman"/>
              </w:rPr>
              <w:t>: гуашь, кисть или восковые мелки,  или уголь, сангина,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Уметь объяснять</w:t>
            </w:r>
            <w:r w:rsidRPr="00583680">
              <w:rPr>
                <w:rFonts w:ascii="Times New Roman" w:hAnsi="Times New Roman"/>
              </w:rPr>
              <w:t xml:space="preserve"> глубинные смыслы основных знаков-символов традиционного крест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янского прикладного искусства, отмечать их лаконично-выразительную красоту.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Сравнивать, сопоставлять, ан</w:t>
            </w:r>
            <w:r w:rsidRPr="00583680">
              <w:rPr>
                <w:rFonts w:ascii="Times New Roman" w:hAnsi="Times New Roman"/>
                <w:b/>
              </w:rPr>
              <w:t>а</w:t>
            </w:r>
            <w:r w:rsidRPr="00583680">
              <w:rPr>
                <w:rFonts w:ascii="Times New Roman" w:hAnsi="Times New Roman"/>
                <w:b/>
              </w:rPr>
              <w:t>лизировать</w:t>
            </w:r>
            <w:r w:rsidRPr="00583680">
              <w:rPr>
                <w:rFonts w:ascii="Times New Roman" w:hAnsi="Times New Roman"/>
              </w:rPr>
              <w:t xml:space="preserve"> декоративные реш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ния традиционных образов в 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наментах народной вышивки, резьбе и росписи по дереву, видеть в них многообразное варьирование трактовок.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Создавать</w:t>
            </w:r>
            <w:r w:rsidRPr="00583680">
              <w:rPr>
                <w:rFonts w:ascii="Times New Roman" w:hAnsi="Times New Roman"/>
              </w:rPr>
              <w:t xml:space="preserve"> выразительные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тивно-обобщенные изображения на основе традиционных образов.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Осваивать</w:t>
            </w:r>
            <w:r w:rsidRPr="00583680">
              <w:rPr>
                <w:rFonts w:ascii="Times New Roman" w:hAnsi="Times New Roman"/>
              </w:rPr>
              <w:t xml:space="preserve"> навыки декоративного обобщения в процессе выполнения практической творческой работы.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Убранство ру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ской избы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Дом — мир, обжитой человеком, об</w:t>
            </w:r>
            <w:r w:rsidRPr="00583680">
              <w:rPr>
                <w:rFonts w:ascii="Times New Roman" w:hAnsi="Times New Roman"/>
              </w:rPr>
              <w:softHyphen/>
              <w:t>раз освое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ного пространства. Дом как микрокосмос. Избы севера и средней полосы России. Единство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струкции и декора в традиционном русском жи</w:t>
            </w:r>
            <w:r w:rsidRPr="00583680">
              <w:rPr>
                <w:rFonts w:ascii="Times New Roman" w:hAnsi="Times New Roman"/>
              </w:rPr>
              <w:softHyphen/>
              <w:t>лище. Отражение картины мира в трех</w:t>
            </w:r>
            <w:r w:rsidRPr="00583680">
              <w:rPr>
                <w:rFonts w:ascii="Times New Roman" w:hAnsi="Times New Roman"/>
              </w:rPr>
              <w:softHyphen/>
              <w:t>частнойструктуре и в декоре крестьян</w:t>
            </w:r>
            <w:r w:rsidRPr="00583680">
              <w:rPr>
                <w:rFonts w:ascii="Times New Roman" w:hAnsi="Times New Roman"/>
              </w:rPr>
              <w:softHyphen/>
              <w:t>ского дома (крыша, фронтон — небо, рубленая клеть — земля, подклеть (под</w:t>
            </w:r>
            <w:r w:rsidRPr="00583680">
              <w:rPr>
                <w:rFonts w:ascii="Times New Roman" w:hAnsi="Times New Roman"/>
              </w:rPr>
              <w:softHyphen/>
              <w:t>пол) — подземный мир; знаки-образы в декоре избы, связанные с разн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ми сфе</w:t>
            </w:r>
            <w:r w:rsidRPr="00583680">
              <w:rPr>
                <w:rFonts w:ascii="Times New Roman" w:hAnsi="Times New Roman"/>
              </w:rPr>
              <w:softHyphen/>
              <w:t>рами обитания). Декоративное убран</w:t>
            </w:r>
            <w:r w:rsidRPr="00583680">
              <w:rPr>
                <w:rFonts w:ascii="Times New Roman" w:hAnsi="Times New Roman"/>
              </w:rPr>
              <w:softHyphen/>
              <w:t>ство (наряд) крестьянского дома: охлупень, полоте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це, причелины, лобовая доска, наличники, ста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ни. Символичес</w:t>
            </w:r>
            <w:r w:rsidRPr="00583680">
              <w:rPr>
                <w:rFonts w:ascii="Times New Roman" w:hAnsi="Times New Roman"/>
              </w:rPr>
              <w:softHyphen/>
              <w:t>кое значение образов и мотивов в узор</w:t>
            </w:r>
            <w:r w:rsidRPr="00583680">
              <w:rPr>
                <w:rFonts w:ascii="Times New Roman" w:hAnsi="Times New Roman"/>
              </w:rPr>
              <w:softHyphen/>
              <w:t>ном убранстве русских изб.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эскиза декора</w:t>
            </w:r>
            <w:r w:rsidRPr="00583680">
              <w:rPr>
                <w:rFonts w:ascii="Times New Roman" w:hAnsi="Times New Roman"/>
              </w:rPr>
              <w:softHyphen/>
              <w:t>тивного убра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ства избы: украшение де</w:t>
            </w:r>
            <w:r w:rsidRPr="00583680">
              <w:rPr>
                <w:rFonts w:ascii="Times New Roman" w:hAnsi="Times New Roman"/>
              </w:rPr>
              <w:softHyphen/>
              <w:t>талей дома (причелина, полотенце, лобовая доска, наличник и т. д.)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ляр</w:t>
            </w:r>
            <w:r w:rsidRPr="00583680">
              <w:rPr>
                <w:rFonts w:ascii="Times New Roman" w:hAnsi="Times New Roman"/>
              </w:rPr>
              <w:softHyphen/>
              <w:t>ными знаками, растительными и зоомор</w:t>
            </w:r>
            <w:r w:rsidRPr="00583680">
              <w:rPr>
                <w:rFonts w:ascii="Times New Roman" w:hAnsi="Times New Roman"/>
              </w:rPr>
              <w:t>ф</w:t>
            </w:r>
            <w:r w:rsidRPr="00583680">
              <w:rPr>
                <w:rFonts w:ascii="Times New Roman" w:hAnsi="Times New Roman"/>
              </w:rPr>
              <w:t>ными мотивами, выстраивание их в орнаме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тальную композицию.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сангина и уголь или восковые ме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>ки и акварель, кисть,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целост</w:t>
            </w:r>
            <w:r w:rsidRPr="00583680">
              <w:rPr>
                <w:rFonts w:ascii="Times New Roman" w:hAnsi="Times New Roman"/>
              </w:rPr>
              <w:softHyphen/>
              <w:t>ность образного строя традицио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ногокрестьянского жилища, выр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женного в его трехчастной стру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туре и декоре.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Раскрывать </w:t>
            </w:r>
            <w:r w:rsidRPr="00583680">
              <w:rPr>
                <w:rFonts w:ascii="Times New Roman" w:hAnsi="Times New Roman"/>
              </w:rPr>
              <w:t>символическое 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че</w:t>
            </w:r>
            <w:r w:rsidRPr="00583680">
              <w:rPr>
                <w:rFonts w:ascii="Times New Roman" w:hAnsi="Times New Roman"/>
              </w:rPr>
              <w:softHyphen/>
              <w:t>ние, содержательный смысл знаков-об</w:t>
            </w:r>
            <w:r w:rsidRPr="00583680">
              <w:rPr>
                <w:rFonts w:ascii="Times New Roman" w:hAnsi="Times New Roman"/>
              </w:rPr>
              <w:softHyphen/>
              <w:t>разов в декоративном убранстве избы.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Определять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от</w:t>
            </w:r>
            <w:r w:rsidRPr="00583680">
              <w:rPr>
                <w:rFonts w:ascii="Times New Roman" w:hAnsi="Times New Roman"/>
              </w:rPr>
              <w:softHyphen/>
              <w:t>дельные детали декоративного убран</w:t>
            </w:r>
            <w:r w:rsidRPr="00583680">
              <w:rPr>
                <w:rFonts w:ascii="Times New Roman" w:hAnsi="Times New Roman"/>
              </w:rPr>
              <w:softHyphen/>
              <w:t>ства избы как проявление конструктив</w:t>
            </w:r>
            <w:r w:rsidRPr="00583680">
              <w:rPr>
                <w:rFonts w:ascii="Times New Roman" w:hAnsi="Times New Roman"/>
              </w:rPr>
              <w:softHyphen/>
              <w:t>ной, декоративной и изобразительной деятельности.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Находить общее и различное </w:t>
            </w:r>
            <w:r w:rsidRPr="00583680">
              <w:rPr>
                <w:rFonts w:ascii="Times New Roman" w:hAnsi="Times New Roman"/>
              </w:rPr>
              <w:t>в образном строе традиционного жилища разных народов.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эскизы декоративного убранства избы.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Осваивать </w:t>
            </w:r>
            <w:r w:rsidRPr="00583680">
              <w:rPr>
                <w:rFonts w:ascii="Times New Roman" w:hAnsi="Times New Roman"/>
              </w:rPr>
              <w:t>принципы декоратив</w:t>
            </w:r>
            <w:r w:rsidRPr="00583680">
              <w:rPr>
                <w:rFonts w:ascii="Times New Roman" w:hAnsi="Times New Roman"/>
              </w:rPr>
              <w:softHyphen/>
              <w:t>ного обобщения в изображении.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Внутренний мир русской избы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Деревенский мудро устроенный быт. Устройство внутреннего простран</w:t>
            </w:r>
            <w:r w:rsidRPr="00583680">
              <w:rPr>
                <w:rFonts w:ascii="Times New Roman" w:hAnsi="Times New Roman"/>
              </w:rPr>
              <w:softHyphen/>
              <w:t>ства крестьянского дома, его символи</w:t>
            </w:r>
            <w:r w:rsidRPr="00583680">
              <w:rPr>
                <w:rFonts w:ascii="Times New Roman" w:hAnsi="Times New Roman"/>
              </w:rPr>
              <w:softHyphen/>
              <w:t>ка (потолок — небо, пол — земля, под</w:t>
            </w:r>
            <w:r w:rsidRPr="00583680">
              <w:rPr>
                <w:rFonts w:ascii="Times New Roman" w:hAnsi="Times New Roman"/>
              </w:rPr>
              <w:softHyphen/>
              <w:t>пол — подземный мир, окна — очи, свет).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Жизненно важные центры в кресть</w:t>
            </w:r>
            <w:r w:rsidRPr="00583680">
              <w:rPr>
                <w:rFonts w:ascii="Times New Roman" w:hAnsi="Times New Roman"/>
              </w:rPr>
              <w:softHyphen/>
              <w:t>янском доме: печь, красный угол, ко</w:t>
            </w:r>
            <w:r w:rsidRPr="00583680">
              <w:rPr>
                <w:rFonts w:ascii="Times New Roman" w:hAnsi="Times New Roman"/>
              </w:rPr>
              <w:softHyphen/>
              <w:t>ник, полати и др. Круг предметов бы</w:t>
            </w:r>
            <w:r w:rsidRPr="00583680">
              <w:rPr>
                <w:rFonts w:ascii="Times New Roman" w:hAnsi="Times New Roman"/>
              </w:rPr>
              <w:softHyphen/>
              <w:t>та, труда (ткацкий стан, прялка, люль</w:t>
            </w:r>
            <w:r w:rsidRPr="00583680">
              <w:rPr>
                <w:rFonts w:ascii="Times New Roman" w:hAnsi="Times New Roman"/>
              </w:rPr>
              <w:softHyphen/>
              <w:t>ка, светец и т. п.), включение их в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странство дома. Единство пользы и красоты в крестьянском жилище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i/>
                <w:iCs/>
              </w:rPr>
              <w:t>Задания</w:t>
            </w:r>
            <w:r w:rsidRPr="00583680">
              <w:rPr>
                <w:rFonts w:ascii="Times New Roman" w:hAnsi="Times New Roman"/>
                <w:i/>
                <w:iCs/>
              </w:rPr>
              <w:t>:</w:t>
            </w:r>
            <w:r w:rsidRPr="00583680">
              <w:rPr>
                <w:rFonts w:ascii="Times New Roman" w:hAnsi="Times New Roman"/>
              </w:rPr>
              <w:t xml:space="preserve"> изображение внутреннего убранства русской избы с включением деталей крестья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ского интерьера (печь, лавки, стол, предметы быта и труда); коллективная работа по созданию об</w:t>
            </w:r>
            <w:r w:rsidRPr="00583680">
              <w:rPr>
                <w:rFonts w:ascii="Times New Roman" w:hAnsi="Times New Roman"/>
              </w:rPr>
              <w:softHyphen/>
              <w:t>щего подмалевка.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i/>
                <w:iCs/>
              </w:rPr>
              <w:t>Материалы</w:t>
            </w:r>
            <w:r w:rsidRPr="00583680">
              <w:rPr>
                <w:rFonts w:ascii="Times New Roman" w:hAnsi="Times New Roman"/>
                <w:i/>
                <w:iCs/>
              </w:rPr>
              <w:t>:</w:t>
            </w:r>
            <w:r w:rsidRPr="00583680">
              <w:rPr>
                <w:rFonts w:ascii="Times New Roman" w:hAnsi="Times New Roman"/>
              </w:rPr>
              <w:t xml:space="preserve"> карандаш или воско</w:t>
            </w:r>
            <w:r w:rsidRPr="00583680">
              <w:rPr>
                <w:rFonts w:ascii="Times New Roman" w:hAnsi="Times New Roman"/>
              </w:rPr>
              <w:softHyphen/>
              <w:t>вые мелки, г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ашь, кисти,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</w:rPr>
              <w:t>конс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рук</w:t>
            </w:r>
            <w:r w:rsidRPr="00583680">
              <w:rPr>
                <w:rFonts w:ascii="Times New Roman" w:hAnsi="Times New Roman"/>
              </w:rPr>
              <w:softHyphen/>
              <w:t>тивные декоративные элеме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ты устрой</w:t>
            </w:r>
            <w:r w:rsidRPr="00583680">
              <w:rPr>
                <w:rFonts w:ascii="Times New Roman" w:hAnsi="Times New Roman"/>
              </w:rPr>
              <w:softHyphen/>
              <w:t>ства жилой среды кр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стьянского дома.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му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рость устройства традиционной жилой среды.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Сравнивать, сопоставлять 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терь</w:t>
            </w:r>
            <w:r w:rsidRPr="00583680">
              <w:rPr>
                <w:rFonts w:ascii="Times New Roman" w:hAnsi="Times New Roman"/>
              </w:rPr>
              <w:softHyphen/>
              <w:t>еры крестьянских жилищ у разных на</w:t>
            </w:r>
            <w:r w:rsidRPr="00583680">
              <w:rPr>
                <w:rFonts w:ascii="Times New Roman" w:hAnsi="Times New Roman"/>
              </w:rPr>
              <w:softHyphen/>
              <w:t xml:space="preserve">родов,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находить </w:t>
            </w:r>
            <w:r w:rsidRPr="00583680">
              <w:rPr>
                <w:rFonts w:ascii="Times New Roman" w:hAnsi="Times New Roman"/>
              </w:rPr>
              <w:t>в них черты нацио</w:t>
            </w:r>
            <w:r w:rsidRPr="00583680">
              <w:rPr>
                <w:rFonts w:ascii="Times New Roman" w:hAnsi="Times New Roman"/>
              </w:rPr>
              <w:softHyphen/>
              <w:t>нального своеобразия.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цветовую композицию внутреннего пространства избы.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Конструкция и декор предметов народного быта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Русские прялки, деревянная резная и расписная посуда, предметы труда — область констру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тивной фантазии, уме</w:t>
            </w:r>
            <w:r w:rsidRPr="00583680">
              <w:rPr>
                <w:rFonts w:ascii="Times New Roman" w:hAnsi="Times New Roman"/>
              </w:rPr>
              <w:softHyphen/>
              <w:t>лого владения материалом, высокого художественного вкуса народных мас</w:t>
            </w:r>
            <w:r w:rsidRPr="00583680">
              <w:rPr>
                <w:rFonts w:ascii="Times New Roman" w:hAnsi="Times New Roman"/>
              </w:rPr>
              <w:softHyphen/>
              <w:t>теров. Единство пользы и красоты, конструкции и декора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Предметы народного быта: прялки, ковши (ковш-скопкарь, ковш-конюх, ковш-черпак), 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довы, солоницы, хлеб</w:t>
            </w:r>
            <w:r w:rsidRPr="00583680">
              <w:rPr>
                <w:rFonts w:ascii="Times New Roman" w:hAnsi="Times New Roman"/>
              </w:rPr>
              <w:softHyphen/>
              <w:t>ницы, вальки, рубеля и др. Символи</w:t>
            </w:r>
            <w:r w:rsidRPr="00583680">
              <w:rPr>
                <w:rFonts w:ascii="Times New Roman" w:hAnsi="Times New Roman"/>
              </w:rPr>
              <w:softHyphen/>
              <w:t>ческое значение декоративных элемен</w:t>
            </w:r>
            <w:r w:rsidRPr="00583680">
              <w:rPr>
                <w:rFonts w:ascii="Times New Roman" w:hAnsi="Times New Roman"/>
              </w:rPr>
              <w:softHyphen/>
              <w:t>тов в резьбе и росписи. Нарядный декор — не только украшение предме</w:t>
            </w:r>
            <w:r w:rsidRPr="00583680">
              <w:rPr>
                <w:rFonts w:ascii="Times New Roman" w:hAnsi="Times New Roman"/>
              </w:rPr>
              <w:softHyphen/>
              <w:t>та, но и выражение представлений лю</w:t>
            </w:r>
            <w:r w:rsidRPr="00583680">
              <w:rPr>
                <w:rFonts w:ascii="Times New Roman" w:hAnsi="Times New Roman"/>
              </w:rPr>
              <w:softHyphen/>
              <w:t>дей об упорядоченности мир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здания в образной форме. Превращение бытово</w:t>
            </w:r>
            <w:r w:rsidRPr="00583680">
              <w:rPr>
                <w:rFonts w:ascii="Times New Roman" w:hAnsi="Times New Roman"/>
              </w:rPr>
              <w:softHyphen/>
              <w:t>го, утилитарного предмета в вещь- образ.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эскиза декора</w:t>
            </w:r>
            <w:r w:rsidRPr="00583680">
              <w:rPr>
                <w:rFonts w:ascii="Times New Roman" w:hAnsi="Times New Roman"/>
              </w:rPr>
              <w:softHyphen/>
              <w:t>тивного у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ранства предметов крестьян</w:t>
            </w:r>
            <w:r w:rsidRPr="00583680">
              <w:rPr>
                <w:rFonts w:ascii="Times New Roman" w:hAnsi="Times New Roman"/>
              </w:rPr>
              <w:softHyphen/>
              <w:t>ского быта (ковш, прялка, валек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смешанная техника (рисунок во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ковым мелком  или сангиной разных от</w:t>
            </w:r>
            <w:r w:rsidRPr="00583680">
              <w:rPr>
                <w:rFonts w:ascii="Times New Roman" w:hAnsi="Times New Roman"/>
              </w:rPr>
              <w:softHyphen/>
              <w:t>тенков), кисть,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Сравнивать, находить </w:t>
            </w:r>
            <w:r w:rsidRPr="00583680">
              <w:rPr>
                <w:rFonts w:ascii="Times New Roman" w:hAnsi="Times New Roman"/>
              </w:rPr>
              <w:t>общее и особенное в конструкции, декоре тра</w:t>
            </w:r>
            <w:r w:rsidRPr="00583680">
              <w:rPr>
                <w:rFonts w:ascii="Times New Roman" w:hAnsi="Times New Roman"/>
              </w:rPr>
              <w:softHyphen/>
              <w:t>диционных предметов крест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янского бытаи труда.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Рассуждать</w:t>
            </w:r>
            <w:r w:rsidRPr="00583680">
              <w:rPr>
                <w:rFonts w:ascii="Times New Roman" w:hAnsi="Times New Roman"/>
              </w:rPr>
              <w:t xml:space="preserve"> о связях произвед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ний крестьянского искусства с природой.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</w:t>
            </w:r>
            <w:r w:rsidRPr="00583680">
              <w:rPr>
                <w:rFonts w:ascii="Times New Roman" w:hAnsi="Times New Roman"/>
              </w:rPr>
              <w:t xml:space="preserve">, что декор не только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украшение, но и носитель жизне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 важных смыслов.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Отмечать</w:t>
            </w:r>
            <w:r w:rsidRPr="00583680">
              <w:rPr>
                <w:rFonts w:ascii="Times New Roman" w:hAnsi="Times New Roman"/>
              </w:rPr>
              <w:t xml:space="preserve"> характерные черты, свойственные народным мастерам-умельцам.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Изображать</w:t>
            </w:r>
            <w:r w:rsidRPr="00583680">
              <w:rPr>
                <w:rFonts w:ascii="Times New Roman" w:hAnsi="Times New Roman"/>
              </w:rPr>
              <w:t xml:space="preserve"> выразительную фо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му предметов крестьянского быта и украшать ее.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Выстраивать</w:t>
            </w:r>
            <w:r w:rsidRPr="00583680">
              <w:rPr>
                <w:rFonts w:ascii="Times New Roman" w:hAnsi="Times New Roman"/>
              </w:rPr>
              <w:t xml:space="preserve"> орнаментальную композицию в соответствии с тр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дицией народного искусства.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Русская народная вышивка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Крестьянская вышивка — храни</w:t>
            </w:r>
            <w:r w:rsidRPr="00583680">
              <w:rPr>
                <w:rFonts w:ascii="Times New Roman" w:hAnsi="Times New Roman"/>
              </w:rPr>
              <w:softHyphen/>
              <w:t>тельница дре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нейших образов и моти</w:t>
            </w:r>
            <w:r w:rsidRPr="00583680">
              <w:rPr>
                <w:rFonts w:ascii="Times New Roman" w:hAnsi="Times New Roman"/>
              </w:rPr>
              <w:softHyphen/>
              <w:t>вов, устойчивости их в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риативных ре</w:t>
            </w:r>
            <w:r w:rsidRPr="00583680">
              <w:rPr>
                <w:rFonts w:ascii="Times New Roman" w:hAnsi="Times New Roman"/>
              </w:rPr>
              <w:softHyphen/>
              <w:t>шений. Условность языка орнаме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та, его символическое значение. Особен</w:t>
            </w:r>
            <w:r w:rsidRPr="00583680">
              <w:rPr>
                <w:rFonts w:ascii="Times New Roman" w:hAnsi="Times New Roman"/>
              </w:rPr>
              <w:softHyphen/>
              <w:t>ности орнаментальных построений в вышивках пол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тенец, подзоров, женс</w:t>
            </w:r>
            <w:r w:rsidRPr="00583680">
              <w:rPr>
                <w:rFonts w:ascii="Times New Roman" w:hAnsi="Times New Roman"/>
              </w:rPr>
              <w:softHyphen/>
              <w:t>ких рубах и др. Связь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разов и моти</w:t>
            </w:r>
            <w:r w:rsidRPr="00583680">
              <w:rPr>
                <w:rFonts w:ascii="Times New Roman" w:hAnsi="Times New Roman"/>
              </w:rPr>
              <w:softHyphen/>
              <w:t>вов крестьянской вышивки с прир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дой, их необычайная выразительность (мо</w:t>
            </w:r>
            <w:r w:rsidRPr="00583680">
              <w:rPr>
                <w:rFonts w:ascii="Times New Roman" w:hAnsi="Times New Roman"/>
              </w:rPr>
              <w:softHyphen/>
              <w:t>тив птицы, коня и всадника, матери- земли, древа жизни и т. д.). Символика цвета в крестьянской вышивке (белый цвет, красный цвет).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создание эскиза вышито</w:t>
            </w:r>
            <w:r w:rsidRPr="00583680">
              <w:rPr>
                <w:rFonts w:ascii="Times New Roman" w:hAnsi="Times New Roman"/>
              </w:rPr>
              <w:softHyphen/>
              <w:t>го полотенца по мотивам народной вы</w:t>
            </w:r>
            <w:r w:rsidRPr="00583680">
              <w:rPr>
                <w:rFonts w:ascii="Times New Roman" w:hAnsi="Times New Roman"/>
              </w:rPr>
              <w:softHyphen/>
              <w:t>шивки; украшение св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его полотенца вырезанными из тонкой бумаги круже</w:t>
            </w:r>
            <w:r w:rsidRPr="00583680">
              <w:rPr>
                <w:rFonts w:ascii="Times New Roman" w:hAnsi="Times New Roman"/>
              </w:rPr>
              <w:softHyphen/>
              <w:t>вами.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 или восковые мелки, тонкая кисть, фломас</w:t>
            </w:r>
            <w:r w:rsidRPr="00583680">
              <w:rPr>
                <w:rFonts w:ascii="Times New Roman" w:hAnsi="Times New Roman"/>
              </w:rPr>
              <w:softHyphen/>
              <w:t>теры, бумага, ножницы.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>осо</w:t>
            </w:r>
            <w:r w:rsidRPr="00583680">
              <w:rPr>
                <w:rFonts w:ascii="Times New Roman" w:hAnsi="Times New Roman"/>
              </w:rPr>
              <w:softHyphen/>
              <w:t>бенности образного языка наро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ной (крестьянской) вышивки,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нообразие трактовок традицио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ных образов.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самостоятельные вари</w:t>
            </w:r>
            <w:r w:rsidRPr="00583680">
              <w:rPr>
                <w:rFonts w:ascii="Times New Roman" w:hAnsi="Times New Roman"/>
              </w:rPr>
              <w:softHyphen/>
              <w:t>анты орнаментального построения вы</w:t>
            </w:r>
            <w:r w:rsidRPr="00583680">
              <w:rPr>
                <w:rFonts w:ascii="Times New Roman" w:hAnsi="Times New Roman"/>
              </w:rPr>
              <w:softHyphen/>
              <w:t>шивки с опорой на народную тради</w:t>
            </w:r>
            <w:r w:rsidRPr="00583680">
              <w:rPr>
                <w:rFonts w:ascii="Times New Roman" w:hAnsi="Times New Roman"/>
              </w:rPr>
              <w:softHyphen/>
              <w:t>цию.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Выделять </w:t>
            </w:r>
            <w:r w:rsidRPr="00583680">
              <w:rPr>
                <w:rFonts w:ascii="Times New Roman" w:hAnsi="Times New Roman"/>
              </w:rPr>
              <w:t>величиной, выразитель</w:t>
            </w:r>
            <w:r w:rsidRPr="00583680">
              <w:rPr>
                <w:rFonts w:ascii="Times New Roman" w:hAnsi="Times New Roman"/>
              </w:rPr>
              <w:softHyphen/>
              <w:t>ным контуром рисунка, цветом, декором главный мотив (мать-земля, древо жизни, птица света и т. д.), дополняя его орнаментал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ными поясами.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Использовать</w:t>
            </w:r>
            <w:r w:rsidRPr="00583680">
              <w:rPr>
                <w:rFonts w:ascii="Times New Roman" w:hAnsi="Times New Roman"/>
              </w:rPr>
              <w:t xml:space="preserve"> традиционные для вышивки сочетания цветов.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Осваивать</w:t>
            </w:r>
            <w:r w:rsidRPr="00583680">
              <w:rPr>
                <w:rFonts w:ascii="Times New Roman" w:hAnsi="Times New Roman"/>
              </w:rPr>
              <w:t xml:space="preserve"> навыки декоративного обобщения.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Оценивать</w:t>
            </w:r>
            <w:r w:rsidRPr="00583680">
              <w:rPr>
                <w:rFonts w:ascii="Times New Roman" w:hAnsi="Times New Roman"/>
              </w:rPr>
              <w:t xml:space="preserve"> собственную худож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ственную деятельность и деятел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ность своих сверстников с точки зрения выразительности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тивной формы.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Народный праз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ничный костюм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Народный праздничный костюм — целостный художественный образ. Северорусский комплекс (в основе — сарафан) и южнорусский (в основе панёва) комплекс женской одежды. Руба</w:t>
            </w:r>
            <w:r w:rsidRPr="00583680">
              <w:rPr>
                <w:rFonts w:ascii="Times New Roman" w:hAnsi="Times New Roman"/>
              </w:rPr>
              <w:softHyphen/>
              <w:t>ха — основа женского и мужского костюмов. Разн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образие форм и укра</w:t>
            </w:r>
            <w:r w:rsidRPr="00583680">
              <w:rPr>
                <w:rFonts w:ascii="Times New Roman" w:hAnsi="Times New Roman"/>
              </w:rPr>
              <w:softHyphen/>
              <w:t>шенийнародного праздни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ного костю</w:t>
            </w:r>
            <w:r w:rsidRPr="00583680">
              <w:rPr>
                <w:rFonts w:ascii="Times New Roman" w:hAnsi="Times New Roman"/>
              </w:rPr>
              <w:softHyphen/>
              <w:t>ма в различных регионах России.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Свадебный костюм. Формы и декор женских 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ловных уборов. Выражение идеи целостности мироздания через связь небесного, земного и подземно- подводного миров, идеи плодородия в образном строе народного празднично</w:t>
            </w:r>
            <w:r w:rsidRPr="00583680">
              <w:rPr>
                <w:rFonts w:ascii="Times New Roman" w:hAnsi="Times New Roman"/>
              </w:rPr>
              <w:softHyphen/>
              <w:t>го кост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ма.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Защитная функция декоративных элементов кр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стьянского костюма. Символика цвета в наро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ной одежде.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эскизов народно</w:t>
            </w:r>
            <w:r w:rsidRPr="00583680">
              <w:rPr>
                <w:rFonts w:ascii="Times New Roman" w:hAnsi="Times New Roman"/>
              </w:rPr>
              <w:softHyphen/>
              <w:t>го праздни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ного костюма (женского или мужского) севе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ных или южныхрайонов России в одном из в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 xml:space="preserve">риантов: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а) украшение съемных деталей одежды для ка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тонной игрушки-куклы; б) ук</w:t>
            </w:r>
            <w:r w:rsidRPr="00583680">
              <w:rPr>
                <w:rFonts w:ascii="Times New Roman" w:hAnsi="Times New Roman"/>
              </w:rPr>
              <w:softHyphen/>
              <w:t xml:space="preserve">рашение крупных форм крестьянской одежды (рубаха, душегрея, сарафан)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</w:t>
            </w:r>
            <w:r w:rsidRPr="00583680">
              <w:rPr>
                <w:rFonts w:ascii="Times New Roman" w:hAnsi="Times New Roman"/>
              </w:rPr>
              <w:softHyphen/>
              <w:t>рядным орнаментом.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ножницы, клей, ткань, г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ашь, кисти, мелки, пастель.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</w:t>
            </w:r>
            <w:r w:rsidRPr="00583680">
              <w:rPr>
                <w:rFonts w:ascii="Times New Roman" w:hAnsi="Times New Roman"/>
              </w:rPr>
              <w:softHyphen/>
              <w:t>ный строй народного праз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ничного кос</w:t>
            </w:r>
            <w:r w:rsidRPr="00583680">
              <w:rPr>
                <w:rFonts w:ascii="Times New Roman" w:hAnsi="Times New Roman"/>
              </w:rPr>
              <w:softHyphen/>
              <w:t>тюма, давать ему эст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тическую оценку.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Соотносить </w:t>
            </w:r>
            <w:r w:rsidRPr="00583680">
              <w:rPr>
                <w:rFonts w:ascii="Times New Roman" w:hAnsi="Times New Roman"/>
              </w:rPr>
              <w:t>особенности декора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женского праздничного костюма с ми</w:t>
            </w:r>
            <w:r w:rsidRPr="00583680">
              <w:rPr>
                <w:rFonts w:ascii="Times New Roman" w:hAnsi="Times New Roman"/>
              </w:rPr>
              <w:softHyphen/>
              <w:t>ровосприятием и мировоззрен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ем на</w:t>
            </w:r>
            <w:r w:rsidRPr="00583680">
              <w:rPr>
                <w:rFonts w:ascii="Times New Roman" w:hAnsi="Times New Roman"/>
              </w:rPr>
              <w:softHyphen/>
              <w:t>ших предков.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общее и особенное в образах народной праздничной одежды разных регионов России.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>значение традицио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ного праздничного костюма как бесцен</w:t>
            </w:r>
            <w:r w:rsidRPr="00583680">
              <w:rPr>
                <w:rFonts w:ascii="Times New Roman" w:hAnsi="Times New Roman"/>
              </w:rPr>
              <w:softHyphen/>
              <w:t>ного достояния культуры народа.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эскизы народного празд</w:t>
            </w:r>
            <w:r w:rsidRPr="00583680">
              <w:rPr>
                <w:rFonts w:ascii="Times New Roman" w:hAnsi="Times New Roman"/>
              </w:rPr>
              <w:softHyphen/>
              <w:t>ничного костюма, его 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дельных эле</w:t>
            </w:r>
            <w:r w:rsidRPr="00583680">
              <w:rPr>
                <w:rFonts w:ascii="Times New Roman" w:hAnsi="Times New Roman"/>
              </w:rPr>
              <w:softHyphen/>
              <w:t>ментов на примере севернорусского или южнорусск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го костюмов, </w:t>
            </w:r>
            <w:r w:rsidRPr="00583680">
              <w:rPr>
                <w:rFonts w:ascii="Times New Roman" w:hAnsi="Times New Roman"/>
                <w:b/>
                <w:bCs/>
              </w:rPr>
              <w:t>выра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жать </w:t>
            </w:r>
            <w:r w:rsidRPr="00583680">
              <w:rPr>
                <w:rFonts w:ascii="Times New Roman" w:hAnsi="Times New Roman"/>
              </w:rPr>
              <w:t>в форме, в цветовом решении, орнаментике костюма черты нацио</w:t>
            </w:r>
            <w:r w:rsidRPr="00583680">
              <w:rPr>
                <w:rFonts w:ascii="Times New Roman" w:hAnsi="Times New Roman"/>
              </w:rPr>
              <w:softHyphen/>
              <w:t>нального своеобразия.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Народные праз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 xml:space="preserve">ничные обряды </w:t>
            </w:r>
            <w:r w:rsidRPr="00583680">
              <w:rPr>
                <w:rFonts w:ascii="Times New Roman" w:hAnsi="Times New Roman"/>
                <w:i/>
                <w:iCs/>
              </w:rPr>
              <w:t>(обобщение т</w:t>
            </w:r>
            <w:r w:rsidRPr="00583680">
              <w:rPr>
                <w:rFonts w:ascii="Times New Roman" w:hAnsi="Times New Roman"/>
                <w:i/>
                <w:iCs/>
              </w:rPr>
              <w:t>е</w:t>
            </w:r>
            <w:r w:rsidRPr="00583680">
              <w:rPr>
                <w:rFonts w:ascii="Times New Roman" w:hAnsi="Times New Roman"/>
                <w:i/>
                <w:iCs/>
              </w:rPr>
              <w:t>мы)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Календарные народные праздни</w:t>
            </w:r>
            <w:r w:rsidRPr="00583680">
              <w:rPr>
                <w:rFonts w:ascii="Times New Roman" w:hAnsi="Times New Roman"/>
              </w:rPr>
              <w:softHyphen/>
              <w:t>ки — это способ участия человека, свя</w:t>
            </w:r>
            <w:r w:rsidRPr="00583680">
              <w:rPr>
                <w:rFonts w:ascii="Times New Roman" w:hAnsi="Times New Roman"/>
              </w:rPr>
              <w:softHyphen/>
              <w:t>занного с землей, в соб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тиях природы (будь то посев или созревание 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лоса), это коллективное ощущение целостнос</w:t>
            </w:r>
            <w:r w:rsidRPr="00583680">
              <w:rPr>
                <w:rFonts w:ascii="Times New Roman" w:hAnsi="Times New Roman"/>
              </w:rPr>
              <w:softHyphen/>
              <w:t>ти мира, народное творчество в дейст</w:t>
            </w:r>
            <w:r w:rsidRPr="00583680">
              <w:rPr>
                <w:rFonts w:ascii="Times New Roman" w:hAnsi="Times New Roman"/>
              </w:rPr>
              <w:softHyphen/>
              <w:t>вии.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Обрядовые действия народного праздника (св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точные, масленичные об</w:t>
            </w:r>
            <w:r w:rsidRPr="00583680">
              <w:rPr>
                <w:rFonts w:ascii="Times New Roman" w:hAnsi="Times New Roman"/>
              </w:rPr>
              <w:softHyphen/>
              <w:t>ряды,зеленые святки, осенние праздни</w:t>
            </w:r>
            <w:r w:rsidRPr="00583680">
              <w:rPr>
                <w:rFonts w:ascii="Times New Roman" w:hAnsi="Times New Roman"/>
              </w:rPr>
              <w:softHyphen/>
              <w:t>ки), их символическое значение.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раскрытие символического значения обрядового действа на приме</w:t>
            </w:r>
            <w:r w:rsidRPr="00583680">
              <w:rPr>
                <w:rFonts w:ascii="Times New Roman" w:hAnsi="Times New Roman"/>
              </w:rPr>
              <w:softHyphen/>
              <w:t>ре одного из кале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дарных праздников; подбор загадок, прибауток, пословиц, поговорок, народных песен к конкрет</w:t>
            </w:r>
            <w:r w:rsidRPr="00583680">
              <w:rPr>
                <w:rFonts w:ascii="Times New Roman" w:hAnsi="Times New Roman"/>
              </w:rPr>
              <w:softHyphen/>
              <w:t>ному народному празднику (по выбо</w:t>
            </w:r>
            <w:r w:rsidRPr="00583680">
              <w:rPr>
                <w:rFonts w:ascii="Times New Roman" w:hAnsi="Times New Roman"/>
              </w:rPr>
              <w:softHyphen/>
            </w:r>
            <w:r w:rsidRPr="00583680">
              <w:rPr>
                <w:rFonts w:ascii="Times New Roman" w:hAnsi="Times New Roman"/>
                <w:bCs/>
              </w:rPr>
              <w:t>ру)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Характеризовать</w:t>
            </w:r>
            <w:r w:rsidRPr="00583680">
              <w:rPr>
                <w:rFonts w:ascii="Times New Roman" w:hAnsi="Times New Roman"/>
              </w:rPr>
              <w:t xml:space="preserve"> праздник как важное событие, как синтез всех видов творчества (изобразительн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го, музыкального, устно-поэтического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Участвовать</w:t>
            </w:r>
            <w:r w:rsidRPr="00583680">
              <w:rPr>
                <w:rFonts w:ascii="Times New Roman" w:hAnsi="Times New Roman"/>
              </w:rPr>
              <w:t xml:space="preserve"> в художественной жизни класса, школы, создавать атмосферу праздничного действа, живого общения и красоты.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Разыгрывать</w:t>
            </w:r>
            <w:r w:rsidRPr="00583680">
              <w:rPr>
                <w:rFonts w:ascii="Times New Roman" w:hAnsi="Times New Roman"/>
              </w:rPr>
              <w:t xml:space="preserve"> народные песни,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игровые сюжеты, участвовать в обрядовых действах.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Проявлять</w:t>
            </w:r>
            <w:r w:rsidRPr="00583680">
              <w:rPr>
                <w:rFonts w:ascii="Times New Roman" w:hAnsi="Times New Roman"/>
              </w:rPr>
              <w:t xml:space="preserve"> себя в роли знатоков искусства экскурсоводов, наро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ных мастеров, экспертов.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Находить</w:t>
            </w:r>
            <w:r w:rsidRPr="00583680">
              <w:rPr>
                <w:rFonts w:ascii="Times New Roman" w:hAnsi="Times New Roman"/>
              </w:rPr>
              <w:t xml:space="preserve"> общие черты в разных произведениях народного (крест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янского) прикладного искусства, отмечать в них единство констру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 xml:space="preserve">тивной,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декоративной и изобразительной деятель</w:t>
            </w:r>
            <w:r w:rsidRPr="00583680">
              <w:rPr>
                <w:rFonts w:ascii="Times New Roman" w:hAnsi="Times New Roman"/>
              </w:rPr>
              <w:softHyphen/>
              <w:t>ности.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ценность уникального крестьянского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 как живой традиции, пита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щей живи</w:t>
            </w:r>
            <w:r w:rsidRPr="00583680">
              <w:rPr>
                <w:rFonts w:ascii="Times New Roman" w:hAnsi="Times New Roman"/>
              </w:rPr>
              <w:softHyphen/>
              <w:t>тельными соками совр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менное декора</w:t>
            </w:r>
            <w:r w:rsidRPr="00583680">
              <w:rPr>
                <w:rFonts w:ascii="Times New Roman" w:hAnsi="Times New Roman"/>
              </w:rPr>
              <w:softHyphen/>
              <w:t>тивно-прикладное искусство.</w:t>
            </w:r>
          </w:p>
        </w:tc>
      </w:tr>
      <w:tr w:rsidR="00775FB7" w:rsidRPr="00583680" w:rsidTr="00803ED5">
        <w:trPr>
          <w:jc w:val="right"/>
        </w:trPr>
        <w:tc>
          <w:tcPr>
            <w:tcW w:w="1038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Связь времен в народном искусстве (8ч)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Формы бытования народных традиций в современной жизни. Общность современных традиционных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дожественных промыслов России, их истоки.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сокий профессионализм современных мастеров художественных промыслов.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 Единство материалов, формы и декора, конструктивных деке произведениях народных художественных промыслов.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Древние образы в современных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родных игрушках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Магическая роль глиняной игрушки в глубокой древности. Традиционные древние образы (конь, птица, баба) в современных народных игрушках. Осо</w:t>
            </w:r>
            <w:r w:rsidRPr="00583680">
              <w:rPr>
                <w:rFonts w:ascii="Times New Roman" w:hAnsi="Times New Roman"/>
              </w:rPr>
              <w:softHyphen/>
              <w:t>бенности пластической формы, роспи</w:t>
            </w:r>
            <w:r w:rsidRPr="00583680">
              <w:rPr>
                <w:rFonts w:ascii="Times New Roman" w:hAnsi="Times New Roman"/>
              </w:rPr>
              <w:softHyphen/>
              <w:t>си гл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няных игрушек, принадлежащихк различным художестве иным промыс</w:t>
            </w:r>
            <w:r w:rsidRPr="00583680">
              <w:rPr>
                <w:rFonts w:ascii="Times New Roman" w:hAnsi="Times New Roman"/>
              </w:rPr>
              <w:softHyphen/>
              <w:t>лам.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Единство формы и декора в народ</w:t>
            </w:r>
            <w:r w:rsidRPr="00583680">
              <w:rPr>
                <w:rFonts w:ascii="Times New Roman" w:hAnsi="Times New Roman"/>
              </w:rPr>
              <w:softHyphen/>
              <w:t>ной игрушке. Особенности цветового строя, основные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тивные элемен</w:t>
            </w:r>
            <w:r w:rsidRPr="00583680">
              <w:rPr>
                <w:rFonts w:ascii="Times New Roman" w:hAnsi="Times New Roman"/>
              </w:rPr>
              <w:softHyphen/>
              <w:t>ты росписи филимоновской, ды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ков</w:t>
            </w:r>
            <w:r w:rsidRPr="00583680">
              <w:rPr>
                <w:rFonts w:ascii="Times New Roman" w:hAnsi="Times New Roman"/>
              </w:rPr>
              <w:softHyphen/>
              <w:t xml:space="preserve">ской, каргопольской игрушек. </w:t>
            </w:r>
            <w:r w:rsidRPr="00583680">
              <w:rPr>
                <w:rFonts w:ascii="Times New Roman" w:hAnsi="Times New Roman"/>
                <w:b/>
              </w:rPr>
              <w:t>Местные промыслы игрушек</w:t>
            </w:r>
            <w:r w:rsidRPr="00583680">
              <w:rPr>
                <w:rFonts w:ascii="Times New Roman" w:hAnsi="Times New Roman"/>
              </w:rPr>
              <w:t>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из глины (плас</w:t>
            </w:r>
            <w:r w:rsidRPr="00583680">
              <w:rPr>
                <w:rFonts w:ascii="Times New Roman" w:hAnsi="Times New Roman"/>
              </w:rPr>
              <w:softHyphen/>
              <w:t>тилина) своего образа игрушки, укра</w:t>
            </w:r>
            <w:r w:rsidRPr="00583680">
              <w:rPr>
                <w:rFonts w:ascii="Times New Roman" w:hAnsi="Times New Roman"/>
              </w:rPr>
              <w:softHyphen/>
              <w:t>шение ее декоративными элементами в соответствии с традицией одного из промыслов.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глина или пластилин.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Размышлять, рассуждать </w:t>
            </w:r>
            <w:r w:rsidRPr="00583680">
              <w:rPr>
                <w:rFonts w:ascii="Times New Roman" w:hAnsi="Times New Roman"/>
              </w:rPr>
              <w:t>об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токах возникновения современной народ</w:t>
            </w:r>
            <w:r w:rsidRPr="00583680">
              <w:rPr>
                <w:rFonts w:ascii="Times New Roman" w:hAnsi="Times New Roman"/>
              </w:rPr>
              <w:softHyphen/>
              <w:t>ной игрушки.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Сравнивать, оценивать </w:t>
            </w:r>
            <w:r w:rsidRPr="00583680">
              <w:rPr>
                <w:rFonts w:ascii="Times New Roman" w:hAnsi="Times New Roman"/>
              </w:rPr>
              <w:t>форму, декор игрушек, принадлежащих различным художественным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мыслам.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Распознавать и называть </w:t>
            </w:r>
            <w:r w:rsidRPr="00583680">
              <w:rPr>
                <w:rFonts w:ascii="Times New Roman" w:hAnsi="Times New Roman"/>
              </w:rPr>
              <w:t>игру</w:t>
            </w:r>
            <w:r w:rsidRPr="00583680">
              <w:rPr>
                <w:rFonts w:ascii="Times New Roman" w:hAnsi="Times New Roman"/>
              </w:rPr>
              <w:t>ш</w:t>
            </w:r>
            <w:r w:rsidRPr="00583680">
              <w:rPr>
                <w:rFonts w:ascii="Times New Roman" w:hAnsi="Times New Roman"/>
              </w:rPr>
              <w:t>ки ведущих народных художес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венных промыслов.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583680">
              <w:rPr>
                <w:rFonts w:ascii="Times New Roman" w:hAnsi="Times New Roman"/>
              </w:rPr>
              <w:t>собственный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доже</w:t>
            </w:r>
            <w:r w:rsidRPr="00583680">
              <w:rPr>
                <w:rFonts w:ascii="Times New Roman" w:hAnsi="Times New Roman"/>
              </w:rPr>
              <w:softHyphen/>
              <w:t>ственный замысел, связанный с созда</w:t>
            </w:r>
            <w:r w:rsidRPr="00583680">
              <w:rPr>
                <w:rFonts w:ascii="Times New Roman" w:hAnsi="Times New Roman"/>
              </w:rPr>
              <w:softHyphen/>
              <w:t>ниемвыразительной формы игрушки и украшением ее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тивной росписью в традиции 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ного из промыслов.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</w:t>
            </w:r>
            <w:r w:rsidRPr="00583680">
              <w:rPr>
                <w:rFonts w:ascii="Times New Roman" w:hAnsi="Times New Roman"/>
              </w:rPr>
              <w:t>приемами создания выразительной формы в опоре на на</w:t>
            </w:r>
            <w:r w:rsidRPr="00583680">
              <w:rPr>
                <w:rFonts w:ascii="Times New Roman" w:hAnsi="Times New Roman"/>
              </w:rPr>
              <w:softHyphen/>
              <w:t>родные традиции.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Осваивать </w:t>
            </w:r>
            <w:r w:rsidRPr="00583680">
              <w:rPr>
                <w:rFonts w:ascii="Times New Roman" w:hAnsi="Times New Roman"/>
              </w:rPr>
              <w:t>характерные для того или иного промысла основные элемен</w:t>
            </w:r>
            <w:r w:rsidRPr="00583680">
              <w:rPr>
                <w:rFonts w:ascii="Times New Roman" w:hAnsi="Times New Roman"/>
              </w:rPr>
              <w:softHyphen/>
              <w:t>ты народного орнамента и особеннос</w:t>
            </w:r>
            <w:r w:rsidRPr="00583680">
              <w:rPr>
                <w:rFonts w:ascii="Times New Roman" w:hAnsi="Times New Roman"/>
              </w:rPr>
              <w:softHyphen/>
              <w:t>ти цветового строя.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Искусство Гжели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Краткие сведения из истории разви</w:t>
            </w:r>
            <w:r w:rsidRPr="00583680">
              <w:rPr>
                <w:rFonts w:ascii="Times New Roman" w:hAnsi="Times New Roman"/>
              </w:rPr>
              <w:softHyphen/>
              <w:t>тия гжел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ской керамики. Значение промысла для отечес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венной народной культуры. Слияние промысла с художе</w:t>
            </w:r>
            <w:r w:rsidRPr="00583680">
              <w:rPr>
                <w:rFonts w:ascii="Times New Roman" w:hAnsi="Times New Roman"/>
              </w:rPr>
              <w:softHyphen/>
              <w:t>ственной промышленностью. Природ</w:t>
            </w:r>
            <w:r w:rsidRPr="00583680">
              <w:rPr>
                <w:rFonts w:ascii="Times New Roman" w:hAnsi="Times New Roman"/>
              </w:rPr>
              <w:softHyphen/>
              <w:t>ные мотивы в изделиях гжельских мас</w:t>
            </w:r>
            <w:r w:rsidRPr="00583680">
              <w:rPr>
                <w:rFonts w:ascii="Times New Roman" w:hAnsi="Times New Roman"/>
              </w:rPr>
              <w:softHyphen/>
              <w:t>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Разнообразие и скульптурность по</w:t>
            </w:r>
            <w:r w:rsidRPr="00583680">
              <w:rPr>
                <w:rFonts w:ascii="Times New Roman" w:hAnsi="Times New Roman"/>
              </w:rPr>
              <w:softHyphen/>
              <w:t>судных форм, единство формы и де</w:t>
            </w:r>
            <w:r w:rsidRPr="00583680">
              <w:rPr>
                <w:rFonts w:ascii="Times New Roman" w:hAnsi="Times New Roman"/>
              </w:rPr>
              <w:softHyphen/>
              <w:t>кора. Орнаментальные и декоративно</w:t>
            </w:r>
            <w:r w:rsidRPr="00583680">
              <w:rPr>
                <w:rFonts w:ascii="Times New Roman" w:hAnsi="Times New Roman"/>
              </w:rPr>
              <w:softHyphen/>
              <w:t xml:space="preserve"> - сюжетные композиции.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Особенности гжельской росписи: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сочетание синего и белого, игра тонов, тоновые контрасты, виртуозный круго</w:t>
            </w:r>
            <w:r w:rsidRPr="00583680">
              <w:rPr>
                <w:rFonts w:ascii="Times New Roman" w:hAnsi="Times New Roman"/>
              </w:rPr>
              <w:softHyphen/>
              <w:t>вой «мазок с тен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ми», дающий пятно с игрой тональных перех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дов — от свет</w:t>
            </w:r>
            <w:r w:rsidRPr="00583680">
              <w:rPr>
                <w:rFonts w:ascii="Times New Roman" w:hAnsi="Times New Roman"/>
              </w:rPr>
              <w:softHyphen/>
              <w:t>лого к темному. Сочетание мазка-пят</w:t>
            </w:r>
            <w:r w:rsidRPr="00583680">
              <w:rPr>
                <w:rFonts w:ascii="Times New Roman" w:hAnsi="Times New Roman"/>
              </w:rPr>
              <w:softHyphen/>
              <w:t>на с тонкой прямой волнистой, спира</w:t>
            </w:r>
            <w:r w:rsidRPr="00583680">
              <w:rPr>
                <w:rFonts w:ascii="Times New Roman" w:hAnsi="Times New Roman"/>
              </w:rPr>
              <w:softHyphen/>
              <w:t>левидной линией.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выразитель</w:t>
            </w:r>
            <w:r w:rsidRPr="00583680">
              <w:rPr>
                <w:rFonts w:ascii="Times New Roman" w:hAnsi="Times New Roman"/>
              </w:rPr>
              <w:softHyphen/>
              <w:t>ной посудной формы с характерны</w:t>
            </w:r>
            <w:r w:rsidRPr="00583680">
              <w:rPr>
                <w:rFonts w:ascii="Times New Roman" w:hAnsi="Times New Roman"/>
              </w:rPr>
              <w:softHyphen/>
              <w:t>ми деталями (носик, ручка, крышеч</w:t>
            </w:r>
            <w:r w:rsidRPr="00583680">
              <w:rPr>
                <w:rFonts w:ascii="Times New Roman" w:hAnsi="Times New Roman"/>
              </w:rPr>
              <w:softHyphen/>
              <w:t>ка) на листе бумаги или используя для этого обклеенную пластили</w:t>
            </w:r>
            <w:r w:rsidRPr="00583680">
              <w:rPr>
                <w:rFonts w:ascii="Times New Roman" w:hAnsi="Times New Roman"/>
              </w:rPr>
              <w:softHyphen/>
              <w:t>ном баночку; укр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шение плоской (на бумаге) или объемной (осн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ва — ба</w:t>
            </w:r>
            <w:r w:rsidRPr="00583680">
              <w:rPr>
                <w:rFonts w:ascii="Times New Roman" w:hAnsi="Times New Roman"/>
              </w:rPr>
              <w:softHyphen/>
              <w:t>ночка) формы нарядной гжельской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писью.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кисти,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Эмоционально воспринимать, выражать </w:t>
            </w:r>
            <w:r w:rsidRPr="00583680">
              <w:rPr>
                <w:rFonts w:ascii="Times New Roman" w:hAnsi="Times New Roman"/>
              </w:rPr>
              <w:t>свое отношение, давать эстетическую оценку произвед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ниям гжельской керамики.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Сравнивать </w:t>
            </w:r>
            <w:r w:rsidRPr="00583680">
              <w:rPr>
                <w:rFonts w:ascii="Times New Roman" w:hAnsi="Times New Roman"/>
              </w:rPr>
              <w:t>благозвучное сочет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ние синего и белого в природе и в произведениях Гжели.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>нерасторжимую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вязьконструктивных, декорати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 xml:space="preserve">ных и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изобразительных элементов, еди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ство формы и декора в изделиях гжельских мастеров.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Осваивать </w:t>
            </w:r>
            <w:r w:rsidRPr="00583680">
              <w:rPr>
                <w:rFonts w:ascii="Times New Roman" w:hAnsi="Times New Roman"/>
              </w:rPr>
              <w:t>приемы гжельского кистевого мазка — «мазка с тен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ми».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композицию росписи в процессе практической творческой работы.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6.5pt;margin-top:50.3pt;width:3.55pt;height:5.7pt;z-index:-251658752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" filled="f" stroked="f">
                  <v:textbox style="mso-next-textbox:#Поле 1" inset="0,0,0,0">
                    <w:txbxContent>
                      <w:p w:rsidR="00775FB7" w:rsidRDefault="00775FB7" w:rsidP="00051D01">
                        <w:pPr>
                          <w:spacing w:line="250" w:lineRule="exact"/>
                        </w:pPr>
                      </w:p>
                    </w:txbxContent>
                  </v:textbox>
                  <w10:wrap type="square" anchorx="margin" anchory="margin"/>
                </v:shape>
              </w:pict>
            </w:r>
            <w:r w:rsidRPr="00583680">
              <w:rPr>
                <w:rFonts w:ascii="Times New Roman" w:hAnsi="Times New Roman"/>
              </w:rPr>
              <w:t>Городецкая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пись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Краткие сведения из истории разви</w:t>
            </w:r>
            <w:r w:rsidRPr="00583680">
              <w:rPr>
                <w:rFonts w:ascii="Times New Roman" w:hAnsi="Times New Roman"/>
              </w:rPr>
              <w:softHyphen/>
              <w:t>тия городе</w:t>
            </w:r>
            <w:r w:rsidRPr="00583680">
              <w:rPr>
                <w:rFonts w:ascii="Times New Roman" w:hAnsi="Times New Roman"/>
              </w:rPr>
              <w:t>ц</w:t>
            </w:r>
            <w:r w:rsidRPr="00583680">
              <w:rPr>
                <w:rFonts w:ascii="Times New Roman" w:hAnsi="Times New Roman"/>
              </w:rPr>
              <w:t>кой росписи. Изделия Городца — национальное достояние отечественной культуры.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Своеобразие городецкой росписи, единство предметной формы и декора. Бутоны, купавки, розаны — традици</w:t>
            </w:r>
            <w:r w:rsidRPr="00583680">
              <w:rPr>
                <w:rFonts w:ascii="Times New Roman" w:hAnsi="Times New Roman"/>
              </w:rPr>
              <w:softHyphen/>
              <w:t>онные элементы городецкой росписи. Птица и конь — традиционные моти</w:t>
            </w:r>
            <w:r w:rsidRPr="00583680">
              <w:rPr>
                <w:rFonts w:ascii="Times New Roman" w:hAnsi="Times New Roman"/>
              </w:rPr>
              <w:softHyphen/>
              <w:t>вы городецкой росписи. Красочность, изящество, отточенность линейного ри</w:t>
            </w:r>
            <w:r w:rsidRPr="00583680">
              <w:rPr>
                <w:rFonts w:ascii="Times New Roman" w:hAnsi="Times New Roman"/>
              </w:rPr>
              <w:softHyphen/>
              <w:t>сунка в орнаментал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ных и сюжетных росписях.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Основные приемы городецкой рос</w:t>
            </w:r>
            <w:r w:rsidRPr="00583680">
              <w:rPr>
                <w:rFonts w:ascii="Times New Roman" w:hAnsi="Times New Roman"/>
              </w:rPr>
              <w:softHyphen/>
              <w:t>писи.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эскиза одного из предм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тов быта (доска для резки хлеба, подставка под чайник, коробоч</w:t>
            </w:r>
            <w:r w:rsidRPr="00583680">
              <w:rPr>
                <w:rFonts w:ascii="Times New Roman" w:hAnsi="Times New Roman"/>
              </w:rPr>
              <w:softHyphen/>
              <w:t>ка, лопасть прялки и др.), укр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шение его традиционными элементами и мот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вами городецкой росписи.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большие и ма</w:t>
            </w:r>
            <w:r w:rsidRPr="00583680">
              <w:rPr>
                <w:rFonts w:ascii="Times New Roman" w:hAnsi="Times New Roman"/>
              </w:rPr>
              <w:softHyphen/>
              <w:t>ленькие кисти, бумага, тонированная под дерево.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Эмоционально  воспринимать, выражать </w:t>
            </w:r>
            <w:r w:rsidRPr="00583680">
              <w:rPr>
                <w:rFonts w:ascii="Times New Roman" w:hAnsi="Times New Roman"/>
              </w:rPr>
              <w:t>свое отношение, эст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тически оценивать произведения городецкого промысла.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Выявлять</w:t>
            </w:r>
            <w:r w:rsidRPr="00583680">
              <w:rPr>
                <w:rFonts w:ascii="Times New Roman" w:hAnsi="Times New Roman"/>
              </w:rPr>
              <w:t xml:space="preserve"> общность в городецкой и гжельской росписях, </w:t>
            </w:r>
            <w:r w:rsidRPr="00583680">
              <w:rPr>
                <w:rFonts w:ascii="Times New Roman" w:hAnsi="Times New Roman"/>
                <w:b/>
              </w:rPr>
              <w:t>определять</w:t>
            </w:r>
            <w:r w:rsidRPr="00583680">
              <w:rPr>
                <w:rFonts w:ascii="Times New Roman" w:hAnsi="Times New Roman"/>
              </w:rPr>
              <w:t xml:space="preserve"> ха</w:t>
            </w:r>
            <w:r w:rsidRPr="00583680">
              <w:rPr>
                <w:rFonts w:ascii="Times New Roman" w:hAnsi="Times New Roman"/>
              </w:rPr>
              <w:softHyphen/>
              <w:t>рактерные особенности прои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ведений городецкого промысла.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Осваивать </w:t>
            </w:r>
            <w:r w:rsidRPr="00583680">
              <w:rPr>
                <w:rFonts w:ascii="Times New Roman" w:hAnsi="Times New Roman"/>
              </w:rPr>
              <w:t>основные приемы кис</w:t>
            </w:r>
            <w:r w:rsidRPr="00583680">
              <w:rPr>
                <w:rFonts w:ascii="Times New Roman" w:hAnsi="Times New Roman"/>
              </w:rPr>
              <w:softHyphen/>
              <w:t xml:space="preserve">тевой росписи Городца, </w:t>
            </w:r>
            <w:r w:rsidRPr="00583680">
              <w:rPr>
                <w:rFonts w:ascii="Times New Roman" w:hAnsi="Times New Roman"/>
                <w:b/>
                <w:bCs/>
              </w:rPr>
              <w:t>овлад</w:t>
            </w:r>
            <w:r w:rsidRPr="00583680">
              <w:rPr>
                <w:rFonts w:ascii="Times New Roman" w:hAnsi="Times New Roman"/>
                <w:b/>
                <w:bCs/>
              </w:rPr>
              <w:t>е</w:t>
            </w:r>
            <w:r w:rsidRPr="00583680">
              <w:rPr>
                <w:rFonts w:ascii="Times New Roman" w:hAnsi="Times New Roman"/>
                <w:b/>
                <w:bCs/>
              </w:rPr>
              <w:t>вать</w:t>
            </w:r>
            <w:r w:rsidRPr="00583680">
              <w:rPr>
                <w:rFonts w:ascii="Times New Roman" w:hAnsi="Times New Roman"/>
              </w:rPr>
              <w:t>декоративными навыками.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композицию росписи в традиции Городца.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Хохлома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Краткие сведения из истории разви</w:t>
            </w:r>
            <w:r w:rsidRPr="00583680">
              <w:rPr>
                <w:rFonts w:ascii="Times New Roman" w:hAnsi="Times New Roman"/>
              </w:rPr>
              <w:softHyphen/>
              <w:t>тия хохло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ского промысла. Своеобразие хохломской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писи. Связь традицион</w:t>
            </w:r>
            <w:r w:rsidRPr="00583680">
              <w:rPr>
                <w:rFonts w:ascii="Times New Roman" w:hAnsi="Times New Roman"/>
              </w:rPr>
              <w:softHyphen/>
              <w:t>ного орнамента с прир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дой. Травный узор, или «травка», — главный мотив хохломской росписи. Основные элементы травного орнамента, последова</w:t>
            </w:r>
            <w:r w:rsidRPr="00583680">
              <w:rPr>
                <w:rFonts w:ascii="Times New Roman" w:hAnsi="Times New Roman"/>
              </w:rPr>
              <w:softHyphen/>
              <w:t>тельность его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полнения.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Роспись «под фон», или фоновое письмо, его особенности. Причудливо</w:t>
            </w:r>
            <w:r w:rsidRPr="00583680">
              <w:rPr>
                <w:rFonts w:ascii="Times New Roman" w:hAnsi="Times New Roman"/>
              </w:rPr>
              <w:softHyphen/>
              <w:t>затейливая роспись «Кудрина».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Национальные мотивы в «золотой» росписи 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суды Башкирии.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формыпред</w:t>
            </w:r>
            <w:r w:rsidRPr="00583680">
              <w:rPr>
                <w:rFonts w:ascii="Times New Roman" w:hAnsi="Times New Roman"/>
              </w:rPr>
              <w:softHyphen/>
              <w:t>мета и укр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шение его травным орна</w:t>
            </w:r>
            <w:r w:rsidRPr="00583680">
              <w:rPr>
                <w:rFonts w:ascii="Times New Roman" w:hAnsi="Times New Roman"/>
              </w:rPr>
              <w:softHyphen/>
              <w:t>ментом в последов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тельности, опреде</w:t>
            </w:r>
            <w:r w:rsidRPr="00583680">
              <w:rPr>
                <w:rFonts w:ascii="Times New Roman" w:hAnsi="Times New Roman"/>
              </w:rPr>
              <w:softHyphen/>
              <w:t>ленной народной традицией (наводка стебля — криуля, изображение ягод, цветов, приписка травки). Форма пред</w:t>
            </w:r>
            <w:r w:rsidRPr="00583680">
              <w:rPr>
                <w:rFonts w:ascii="Times New Roman" w:hAnsi="Times New Roman"/>
              </w:rPr>
              <w:softHyphen/>
              <w:t>мета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 xml:space="preserve">варительно тонируется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желто-охристым цветом.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гуашь, большие и 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ленькие кисти,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Эмоционально воспринимать, выражать </w:t>
            </w:r>
            <w:r w:rsidRPr="00583680">
              <w:rPr>
                <w:rFonts w:ascii="Times New Roman" w:hAnsi="Times New Roman"/>
              </w:rPr>
              <w:t>свое отношение, эст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тически оценивать произведения Хохломы.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Иметь представление </w:t>
            </w:r>
            <w:r w:rsidRPr="00583680">
              <w:rPr>
                <w:rFonts w:ascii="Times New Roman" w:hAnsi="Times New Roman"/>
              </w:rPr>
              <w:t xml:space="preserve">о видах хохломской росписи («травка», роспись «под фон», «Кудрина»), </w:t>
            </w:r>
            <w:r w:rsidRPr="00583680">
              <w:rPr>
                <w:rFonts w:ascii="Times New Roman" w:hAnsi="Times New Roman"/>
                <w:b/>
              </w:rPr>
              <w:t>различать</w:t>
            </w:r>
            <w:r w:rsidRPr="00583680">
              <w:rPr>
                <w:rFonts w:ascii="Times New Roman" w:hAnsi="Times New Roman"/>
              </w:rPr>
              <w:t xml:space="preserve"> их.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композицию травной росписи в единстве с формой,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поль</w:t>
            </w:r>
            <w:r w:rsidRPr="00583680">
              <w:rPr>
                <w:rFonts w:ascii="Times New Roman" w:hAnsi="Times New Roman"/>
              </w:rPr>
              <w:softHyphen/>
              <w:t>зуя основные элементы тра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ного узора.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Жостово. Роспись по металлу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Краткие сведения из истории худо</w:t>
            </w:r>
            <w:r w:rsidRPr="00583680">
              <w:rPr>
                <w:rFonts w:ascii="Times New Roman" w:hAnsi="Times New Roman"/>
              </w:rPr>
              <w:softHyphen/>
              <w:t>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Жостовская роспись – свободная кистевая, ж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вописная импровизация.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Создание в живописи эффекта осве</w:t>
            </w:r>
            <w:r w:rsidRPr="00583680">
              <w:rPr>
                <w:rFonts w:ascii="Times New Roman" w:hAnsi="Times New Roman"/>
              </w:rPr>
              <w:softHyphen/>
              <w:t>щенности, объемности в изображении цветов.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Основные приемы жостовского письма, форм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рующие букет: замалевок, тенежка, прокладка, бликовка, чертежка, привязка.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фрагмента по мотивам жостовской росписи, включа</w:t>
            </w:r>
            <w:r w:rsidRPr="00583680">
              <w:rPr>
                <w:rFonts w:ascii="Times New Roman" w:hAnsi="Times New Roman"/>
              </w:rPr>
              <w:softHyphen/>
              <w:t>ющего крупные, мелкие и средние формы цветов; составление на подносе большого размера общей цветочной композиции.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большие и ма</w:t>
            </w:r>
            <w:r w:rsidRPr="00583680">
              <w:rPr>
                <w:rFonts w:ascii="Times New Roman" w:hAnsi="Times New Roman"/>
              </w:rPr>
              <w:softHyphen/>
              <w:t>ленькие кисти, белая бумага.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Эмоционально воспринимать, выражать </w:t>
            </w:r>
            <w:r w:rsidRPr="00583680">
              <w:rPr>
                <w:rFonts w:ascii="Times New Roman" w:hAnsi="Times New Roman"/>
              </w:rPr>
              <w:t>свое отношение, эст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тически оценивать произведения жостовского промысла.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Соотносить</w:t>
            </w:r>
            <w:r w:rsidRPr="00583680">
              <w:rPr>
                <w:rFonts w:ascii="Times New Roman" w:hAnsi="Times New Roman"/>
              </w:rPr>
              <w:t xml:space="preserve"> многоцветье цвето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ной росписи на подносах с крас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той цвету</w:t>
            </w:r>
            <w:r w:rsidRPr="00583680">
              <w:rPr>
                <w:rFonts w:ascii="Times New Roman" w:hAnsi="Times New Roman"/>
              </w:rPr>
              <w:softHyphen/>
              <w:t>щих лугов.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>единство формы и де</w:t>
            </w:r>
            <w:r w:rsidRPr="00583680">
              <w:rPr>
                <w:rFonts w:ascii="Times New Roman" w:hAnsi="Times New Roman"/>
              </w:rPr>
              <w:softHyphen/>
              <w:t>кора в изделиях мастеров.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Осваивать </w:t>
            </w:r>
            <w:r w:rsidRPr="00583680">
              <w:rPr>
                <w:rFonts w:ascii="Times New Roman" w:hAnsi="Times New Roman"/>
              </w:rPr>
              <w:t>основные приемы жос</w:t>
            </w:r>
            <w:r w:rsidRPr="00583680">
              <w:rPr>
                <w:rFonts w:ascii="Times New Roman" w:hAnsi="Times New Roman"/>
              </w:rPr>
              <w:softHyphen/>
              <w:t>товского письма.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фрагмент жостовской росписи в живописной импровиз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ци</w:t>
            </w:r>
            <w:r w:rsidRPr="00583680">
              <w:rPr>
                <w:rFonts w:ascii="Times New Roman" w:hAnsi="Times New Roman"/>
              </w:rPr>
              <w:softHyphen/>
              <w:t>онной манере в процессе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полнения творческой работы.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Щепа. Роспись по лубу и дереву. Тиснение и резьба по бересте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Дерево и береста — основные мате</w:t>
            </w:r>
            <w:r w:rsidRPr="00583680">
              <w:rPr>
                <w:rFonts w:ascii="Times New Roman" w:hAnsi="Times New Roman"/>
              </w:rPr>
              <w:softHyphen/>
              <w:t>риалы в кр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стьянском быту. Щепная птица счастья — птица света. Изделия из бересты: короба, хлебницы, набирухи для ягод, туеса — творения искус</w:t>
            </w:r>
            <w:r w:rsidRPr="00583680">
              <w:rPr>
                <w:rFonts w:ascii="Times New Roman" w:hAnsi="Times New Roman"/>
              </w:rPr>
              <w:softHyphen/>
              <w:t>ных мастеров. Резное узорочье берестя</w:t>
            </w:r>
            <w:r w:rsidRPr="00583680">
              <w:rPr>
                <w:rFonts w:ascii="Times New Roman" w:hAnsi="Times New Roman"/>
              </w:rPr>
              <w:softHyphen/>
              <w:t>ных изделий.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Мезенская роспись в украшении бе</w:t>
            </w:r>
            <w:r w:rsidRPr="00583680">
              <w:rPr>
                <w:rFonts w:ascii="Times New Roman" w:hAnsi="Times New Roman"/>
              </w:rPr>
              <w:softHyphen/>
              <w:t>рестяной 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ревянной утвари Русского Севера, ее своеобр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Изысканный графический орнамент мезенской росписи, ее праздничная де</w:t>
            </w:r>
            <w:r w:rsidRPr="00583680">
              <w:rPr>
                <w:rFonts w:ascii="Times New Roman" w:hAnsi="Times New Roman"/>
              </w:rPr>
              <w:softHyphen/>
              <w:t>коративность. Соч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тание красно-ко</w:t>
            </w:r>
            <w:r w:rsidRPr="00583680">
              <w:rPr>
                <w:rFonts w:ascii="Times New Roman" w:hAnsi="Times New Roman"/>
              </w:rPr>
              <w:softHyphen/>
              <w:t>ричневого, красного, зеленого замалевка с графической линией — черным перьевым контуром.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Создание эскиза одного из предм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тов промысла, украшение этого предмета в стиле данного про</w:t>
            </w:r>
            <w:r w:rsidRPr="00583680">
              <w:rPr>
                <w:rFonts w:ascii="Times New Roman" w:hAnsi="Times New Roman"/>
              </w:rPr>
              <w:softHyphen/>
              <w:t>мысла.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Создание формы туеса (или ка</w:t>
            </w:r>
            <w:r w:rsidRPr="00583680">
              <w:rPr>
                <w:rFonts w:ascii="Times New Roman" w:hAnsi="Times New Roman"/>
              </w:rPr>
              <w:softHyphen/>
              <w:t>рандашницы) из плотной бумаги (мож</w:t>
            </w:r>
            <w:r w:rsidRPr="00583680">
              <w:rPr>
                <w:rFonts w:ascii="Times New Roman" w:hAnsi="Times New Roman"/>
              </w:rPr>
              <w:softHyphen/>
              <w:t>носделать прорезную фо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му из бумаги коричневого тона и вставить внутрь цветной фон).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бумага; кар</w:t>
            </w:r>
            <w:r w:rsidRPr="00583680">
              <w:rPr>
                <w:rFonts w:ascii="Times New Roman" w:hAnsi="Times New Roman"/>
              </w:rPr>
              <w:softHyphen/>
              <w:t>тон, бумага коричневого тона, цветная бумага, ножницы, клей.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Выражать </w:t>
            </w:r>
            <w:r w:rsidRPr="00583680">
              <w:rPr>
                <w:rFonts w:ascii="Times New Roman" w:hAnsi="Times New Roman"/>
              </w:rPr>
              <w:t>свое личное отнош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ние, эстетически оценивать изд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лия мастеров Русского Севера.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Объяснять, </w:t>
            </w:r>
            <w:r w:rsidRPr="00583680">
              <w:rPr>
                <w:rFonts w:ascii="Times New Roman" w:hAnsi="Times New Roman"/>
              </w:rPr>
              <w:t>что значит единство материала, формы и декора в бер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стяной и деревянной утвари.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Различать и называть </w:t>
            </w:r>
            <w:r w:rsidRPr="00583680">
              <w:rPr>
                <w:rFonts w:ascii="Times New Roman" w:hAnsi="Times New Roman"/>
              </w:rPr>
              <w:t>характе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ные особенности мезенской дер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вянной росписи, ее ярко выраже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ную графи</w:t>
            </w:r>
            <w:r w:rsidRPr="00583680">
              <w:rPr>
                <w:rFonts w:ascii="Times New Roman" w:hAnsi="Times New Roman"/>
              </w:rPr>
              <w:softHyphen/>
              <w:t>ческую орнаментику.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Осваивать </w:t>
            </w:r>
            <w:r w:rsidRPr="00583680">
              <w:rPr>
                <w:rFonts w:ascii="Times New Roman" w:hAnsi="Times New Roman"/>
              </w:rPr>
              <w:t>основные приемы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писи.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композицию росписи или ее фрагмент в традиции м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 xml:space="preserve">зенской росписи.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народных художественных промыслов в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временной жизни </w:t>
            </w:r>
            <w:r w:rsidRPr="00583680">
              <w:rPr>
                <w:rFonts w:ascii="Times New Roman" w:hAnsi="Times New Roman"/>
                <w:i/>
              </w:rPr>
              <w:t>(обобщение т</w:t>
            </w:r>
            <w:r w:rsidRPr="00583680">
              <w:rPr>
                <w:rFonts w:ascii="Times New Roman" w:hAnsi="Times New Roman"/>
                <w:i/>
              </w:rPr>
              <w:t>е</w:t>
            </w:r>
            <w:r w:rsidRPr="00583680">
              <w:rPr>
                <w:rFonts w:ascii="Times New Roman" w:hAnsi="Times New Roman"/>
                <w:i/>
              </w:rPr>
              <w:t>мы)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Выставка работ и беседа на темы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«Традиционные народные промыслы — го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дость и достояние национальной отечественной культуры», «Место про</w:t>
            </w:r>
            <w:r w:rsidRPr="00583680">
              <w:rPr>
                <w:rFonts w:ascii="Times New Roman" w:hAnsi="Times New Roman"/>
              </w:rPr>
              <w:softHyphen/>
              <w:t>изведений традиционных народных промыслов в современной жизни, бы</w:t>
            </w:r>
            <w:r w:rsidRPr="00583680">
              <w:rPr>
                <w:rFonts w:ascii="Times New Roman" w:hAnsi="Times New Roman"/>
              </w:rPr>
              <w:softHyphen/>
              <w:t>ту», «Промыслы какискусство художе</w:t>
            </w:r>
            <w:r w:rsidRPr="00583680">
              <w:rPr>
                <w:rFonts w:ascii="Times New Roman" w:hAnsi="Times New Roman"/>
              </w:rPr>
              <w:softHyphen/>
              <w:t>ственного сувенира».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Традиционные народные промыслы, о которых не шел разговор на уроках (представление этих промыслов поис</w:t>
            </w:r>
            <w:r w:rsidRPr="00583680">
              <w:rPr>
                <w:rFonts w:ascii="Times New Roman" w:hAnsi="Times New Roman"/>
              </w:rPr>
              <w:softHyphen/>
              <w:t>ковыми группами).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выступлениях поисковых групп, в занимательной викторине, в системат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зации зритель</w:t>
            </w:r>
            <w:r w:rsidRPr="00583680">
              <w:rPr>
                <w:rFonts w:ascii="Times New Roman" w:hAnsi="Times New Roman"/>
              </w:rPr>
              <w:softHyphen/>
              <w:t>ного материала по определенному признаку.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Объяснятъ</w:t>
            </w:r>
            <w:r w:rsidRPr="00583680">
              <w:rPr>
                <w:rFonts w:ascii="Times New Roman" w:hAnsi="Times New Roman"/>
              </w:rPr>
              <w:t>важность сохранения традиционных художественных про</w:t>
            </w:r>
            <w:r w:rsidRPr="00583680">
              <w:rPr>
                <w:rFonts w:ascii="Times New Roman" w:hAnsi="Times New Roman"/>
              </w:rPr>
              <w:softHyphen/>
              <w:t>мыслов в современных услов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ях.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Выявлять </w:t>
            </w:r>
            <w:r w:rsidRPr="00583680">
              <w:rPr>
                <w:rFonts w:ascii="Times New Roman" w:hAnsi="Times New Roman"/>
              </w:rPr>
              <w:t>общее и особенное в произведениях традиционных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доже</w:t>
            </w:r>
            <w:r w:rsidRPr="00583680">
              <w:rPr>
                <w:rFonts w:ascii="Times New Roman" w:hAnsi="Times New Roman"/>
              </w:rPr>
              <w:softHyphen/>
              <w:t>ственныхпромыслов.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Различать и называть</w:t>
            </w:r>
            <w:r w:rsidRPr="00583680">
              <w:rPr>
                <w:rFonts w:ascii="Times New Roman" w:hAnsi="Times New Roman"/>
              </w:rPr>
              <w:t xml:space="preserve"> произв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дения ведущих центров народных художественных промыслов.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Участвовать</w:t>
            </w:r>
            <w:r w:rsidRPr="00583680">
              <w:rPr>
                <w:rFonts w:ascii="Times New Roman" w:hAnsi="Times New Roman"/>
              </w:rPr>
              <w:t xml:space="preserve"> в отчете поисковых групп, связанном со сбором и си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тематизацией художественно-познавательного материала.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Участвовать</w:t>
            </w:r>
            <w:r w:rsidRPr="00583680">
              <w:rPr>
                <w:rFonts w:ascii="Times New Roman" w:hAnsi="Times New Roman"/>
              </w:rPr>
              <w:t xml:space="preserve"> в презентации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выставочных работ.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Анализировать</w:t>
            </w:r>
            <w:r w:rsidRPr="00583680">
              <w:rPr>
                <w:rFonts w:ascii="Times New Roman" w:hAnsi="Times New Roman"/>
              </w:rPr>
              <w:t xml:space="preserve"> свои творческие работы и работы своих товарищей, созданные по теме «Связь времен в народном искусстве».</w:t>
            </w:r>
          </w:p>
        </w:tc>
      </w:tr>
      <w:tr w:rsidR="00775FB7" w:rsidRPr="00583680" w:rsidTr="00803ED5">
        <w:trPr>
          <w:jc w:val="right"/>
        </w:trPr>
        <w:tc>
          <w:tcPr>
            <w:tcW w:w="1038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Декор — человек, общество, время (12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декоративных искусств в жизни общества, в различении людей по социальной принадлежности, в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явлении определенных общностей людей. Декор вещи как социальный знак, выявляющий, подчеркива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щий место человека в обществе.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Влияние господствующих идей, условий жизни людей разных стран и эпох на образный строй произвед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ний декоративно-прикладного искусства.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</w:rPr>
              <w:t>Особенности декоративно-прикладного искусства Древнего Египта, Китая, Западной Европы XVII века.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Зачем людям 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раше</w:t>
            </w:r>
            <w:r w:rsidRPr="00583680">
              <w:rPr>
                <w:rFonts w:ascii="Times New Roman" w:hAnsi="Times New Roman"/>
              </w:rPr>
              <w:softHyphen/>
              <w:t>ния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Предметы декоративного искусства несут на с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бе печать определенных человеческих отнош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ний. Украсить — значит наполнить вещь общ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ственно значимым смыслом, определить соци</w:t>
            </w:r>
            <w:r w:rsidRPr="00583680">
              <w:rPr>
                <w:rFonts w:ascii="Times New Roman" w:hAnsi="Times New Roman"/>
              </w:rPr>
              <w:softHyphen/>
              <w:t>альную роль ее хозяина. Эта роль ска</w:t>
            </w:r>
            <w:r w:rsidRPr="00583680">
              <w:rPr>
                <w:rFonts w:ascii="Times New Roman" w:hAnsi="Times New Roman"/>
              </w:rPr>
              <w:softHyphen/>
              <w:t>зывается на всем образном строе вещи: характере деталей, рисунке орнамента, цветовом строе, композ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Особенности украшений воинов, древних охо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ников, вождя племени, царя и т. д.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рассмотрение и обсужде</w:t>
            </w:r>
            <w:r w:rsidRPr="00583680">
              <w:rPr>
                <w:rFonts w:ascii="Times New Roman" w:hAnsi="Times New Roman"/>
              </w:rPr>
              <w:softHyphen/>
              <w:t>ние (анализ) разнообразного зритель</w:t>
            </w:r>
            <w:r w:rsidRPr="00583680">
              <w:rPr>
                <w:rFonts w:ascii="Times New Roman" w:hAnsi="Times New Roman"/>
              </w:rPr>
              <w:softHyphen/>
              <w:t>ного ряда, подобранного по теме; объ</w:t>
            </w:r>
            <w:r w:rsidRPr="00583680">
              <w:rPr>
                <w:rFonts w:ascii="Times New Roman" w:hAnsi="Times New Roman"/>
              </w:rPr>
              <w:softHyphen/>
              <w:t>яснение особенностей декора ко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тюма людей разного статуса и разных стран.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смысл декора не только как украшения, но пр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жде все</w:t>
            </w:r>
            <w:r w:rsidRPr="00583680">
              <w:rPr>
                <w:rFonts w:ascii="Times New Roman" w:hAnsi="Times New Roman"/>
              </w:rPr>
              <w:softHyphen/>
              <w:t>го как социального знака, определяю</w:t>
            </w:r>
            <w:r w:rsidRPr="00583680">
              <w:rPr>
                <w:rFonts w:ascii="Times New Roman" w:hAnsi="Times New Roman"/>
              </w:rPr>
              <w:softHyphen/>
              <w:t>щего роль хозяина вещи (носителя, пользователя).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Выявлять </w:t>
            </w:r>
            <w:r w:rsidRPr="00583680">
              <w:rPr>
                <w:rFonts w:ascii="Times New Roman" w:hAnsi="Times New Roman"/>
                <w:b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583680">
              <w:rPr>
                <w:rFonts w:ascii="Times New Roman" w:hAnsi="Times New Roman"/>
              </w:rPr>
              <w:t>в чем за</w:t>
            </w:r>
            <w:r w:rsidRPr="00583680">
              <w:rPr>
                <w:rFonts w:ascii="Times New Roman" w:hAnsi="Times New Roman"/>
              </w:rPr>
              <w:softHyphen/>
              <w:t>ключается связь содержания с формой его воплощения в прои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ведениях деко</w:t>
            </w:r>
            <w:r w:rsidRPr="00583680">
              <w:rPr>
                <w:rFonts w:ascii="Times New Roman" w:hAnsi="Times New Roman"/>
              </w:rPr>
              <w:softHyphen/>
              <w:t>ративно-прикладного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583680">
              <w:rPr>
                <w:rFonts w:ascii="Times New Roman" w:hAnsi="Times New Roman"/>
              </w:rPr>
              <w:t>в диалоге о том, з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чем людям украшения, что значит украсить вещь.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декоративн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искусства в жизни древнего общества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декоративно-прикладного ис</w:t>
            </w:r>
            <w:r w:rsidRPr="00583680">
              <w:rPr>
                <w:rFonts w:ascii="Times New Roman" w:hAnsi="Times New Roman"/>
              </w:rPr>
              <w:softHyphen/>
              <w:t>кусства в Древнем Египте. Подчеркива</w:t>
            </w:r>
            <w:r w:rsidRPr="00583680">
              <w:rPr>
                <w:rFonts w:ascii="Times New Roman" w:hAnsi="Times New Roman"/>
              </w:rPr>
              <w:softHyphen/>
              <w:t>ние власти, мог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щества, знатности еги</w:t>
            </w:r>
            <w:r w:rsidRPr="00583680">
              <w:rPr>
                <w:rFonts w:ascii="Times New Roman" w:hAnsi="Times New Roman"/>
              </w:rPr>
              <w:softHyphen/>
              <w:t>петских фараонов с пом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щью декора</w:t>
            </w:r>
            <w:r w:rsidRPr="00583680">
              <w:rPr>
                <w:rFonts w:ascii="Times New Roman" w:hAnsi="Times New Roman"/>
              </w:rPr>
              <w:softHyphen/>
              <w:t>тивного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Символика элементов декора в произведениях Древнего Египта, их связь с мировоззрением египтян (изображе</w:t>
            </w:r>
            <w:r w:rsidRPr="00583680">
              <w:rPr>
                <w:rFonts w:ascii="Times New Roman" w:hAnsi="Times New Roman"/>
              </w:rPr>
              <w:softHyphen/>
              <w:t>ние лотоса, жука-скарабея, священной кобры, ладьи вечности, глаза-уаджета и др.).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Различие одежд людей высших и низших сосл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вий. Символика цвета в украшениях.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Выполнение эскиза ук</w:t>
            </w:r>
            <w:r w:rsidRPr="00583680">
              <w:rPr>
                <w:rFonts w:ascii="Times New Roman" w:hAnsi="Times New Roman"/>
              </w:rPr>
              <w:softHyphen/>
              <w:t>рашения (со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>нечного ожерелья, под</w:t>
            </w:r>
            <w:r w:rsidRPr="00583680">
              <w:rPr>
                <w:rFonts w:ascii="Times New Roman" w:hAnsi="Times New Roman"/>
              </w:rPr>
              <w:softHyphen/>
              <w:t>вески, нагрудного укр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шения-пекторали, браслета и др.) или алебастр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вой вазы; поиск выразительной формы, ук</w:t>
            </w:r>
            <w:r w:rsidRPr="00583680">
              <w:rPr>
                <w:rFonts w:ascii="Times New Roman" w:hAnsi="Times New Roman"/>
              </w:rPr>
              <w:softHyphen/>
              <w:t>рашение ее узором, в котором исполь</w:t>
            </w:r>
            <w:r w:rsidRPr="00583680">
              <w:rPr>
                <w:rFonts w:ascii="Times New Roman" w:hAnsi="Times New Roman"/>
              </w:rPr>
              <w:softHyphen/>
              <w:t>зуются х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рактерные знаки-символы.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цветные мелки, гуашь теплых 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тенков, кисти.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Нанесение на пластину рисунка- узора и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давливание шариковой ручкой рельефа.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фольга, пластина, ша</w:t>
            </w:r>
            <w:r w:rsidRPr="00583680">
              <w:rPr>
                <w:rFonts w:ascii="Times New Roman" w:hAnsi="Times New Roman"/>
              </w:rPr>
              <w:softHyphen/>
              <w:t>риковая ручка.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Эмоционально воспринимать, раз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личать </w:t>
            </w:r>
            <w:r w:rsidRPr="00583680">
              <w:rPr>
                <w:rFonts w:ascii="Times New Roman" w:hAnsi="Times New Roman"/>
              </w:rPr>
              <w:t>по характерным пр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 xml:space="preserve">знакам произведения декоративно - прикладного искусства Древнего Египта, </w:t>
            </w:r>
            <w:r w:rsidRPr="00583680">
              <w:rPr>
                <w:rFonts w:ascii="Times New Roman" w:hAnsi="Times New Roman"/>
                <w:bCs/>
              </w:rPr>
              <w:t xml:space="preserve">давать </w:t>
            </w:r>
            <w:r w:rsidRPr="00583680">
              <w:rPr>
                <w:rFonts w:ascii="Times New Roman" w:hAnsi="Times New Roman"/>
              </w:rPr>
              <w:t xml:space="preserve">им </w:t>
            </w:r>
            <w:r w:rsidRPr="00583680">
              <w:rPr>
                <w:rFonts w:ascii="Times New Roman" w:hAnsi="Times New Roman"/>
                <w:b/>
                <w:bCs/>
              </w:rPr>
              <w:t>эстетическую оценку.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Выявлять</w:t>
            </w:r>
            <w:r w:rsidRPr="00583680">
              <w:rPr>
                <w:rFonts w:ascii="Times New Roman" w:hAnsi="Times New Roman"/>
                <w:bCs/>
              </w:rPr>
              <w:t xml:space="preserve"> в произведениях дек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ративно - прикладного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искусства связь конструктивных, декоративных и изоб</w:t>
            </w:r>
            <w:r w:rsidRPr="00583680">
              <w:rPr>
                <w:rFonts w:ascii="Times New Roman" w:hAnsi="Times New Roman"/>
                <w:bCs/>
              </w:rPr>
              <w:softHyphen/>
              <w:t>разительных элементов, а также единство мат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риалов, формы и декора.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Вести поисковую работу </w:t>
            </w:r>
            <w:r w:rsidRPr="00583680">
              <w:rPr>
                <w:rFonts w:ascii="Times New Roman" w:hAnsi="Times New Roman"/>
                <w:bCs/>
              </w:rPr>
              <w:t>(подбор познавательного зрительного м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териа</w:t>
            </w:r>
            <w:r w:rsidRPr="00583680">
              <w:rPr>
                <w:rFonts w:ascii="Times New Roman" w:hAnsi="Times New Roman"/>
                <w:bCs/>
              </w:rPr>
              <w:softHyphen/>
              <w:t>ла) по декоративно-прикладному искус</w:t>
            </w:r>
            <w:r w:rsidRPr="00583680">
              <w:rPr>
                <w:rFonts w:ascii="Times New Roman" w:hAnsi="Times New Roman"/>
                <w:bCs/>
              </w:rPr>
              <w:softHyphen/>
              <w:t>ству Древнего Египта.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  <w:bCs/>
              </w:rPr>
              <w:t>эскизы украшений (брас</w:t>
            </w:r>
            <w:r w:rsidRPr="00583680">
              <w:rPr>
                <w:rFonts w:ascii="Times New Roman" w:hAnsi="Times New Roman"/>
                <w:bCs/>
              </w:rPr>
              <w:softHyphen/>
              <w:t>лет, ожерелье, алебастровая ваза) по мотивам декоративно-прикладного ис</w:t>
            </w:r>
            <w:r w:rsidRPr="00583680">
              <w:rPr>
                <w:rFonts w:ascii="Times New Roman" w:hAnsi="Times New Roman"/>
                <w:bCs/>
              </w:rPr>
              <w:softHyphen/>
              <w:t>кусства Древнего Египта.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навыками </w:t>
            </w:r>
            <w:r w:rsidRPr="00583680">
              <w:rPr>
                <w:rFonts w:ascii="Times New Roman" w:hAnsi="Times New Roman"/>
                <w:bCs/>
              </w:rPr>
              <w:t>декор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тив</w:t>
            </w:r>
            <w:r w:rsidRPr="00583680">
              <w:rPr>
                <w:rFonts w:ascii="Times New Roman" w:hAnsi="Times New Roman"/>
                <w:bCs/>
              </w:rPr>
              <w:softHyphen/>
              <w:t>ного обобщения в процессе выполне</w:t>
            </w:r>
            <w:r w:rsidRPr="00583680">
              <w:rPr>
                <w:rFonts w:ascii="Times New Roman" w:hAnsi="Times New Roman"/>
                <w:bCs/>
              </w:rPr>
              <w:softHyphen/>
              <w:t>ния практической творч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ской работы.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Одежда «говорит» о человеке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Одежда, костюм не только служат практическим целям, но и являются особым знаком — знаком положениячеловека в обществе, его роли в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ще</w:t>
            </w:r>
            <w:r w:rsidRPr="00583680">
              <w:rPr>
                <w:rFonts w:ascii="Times New Roman" w:hAnsi="Times New Roman"/>
              </w:rPr>
              <w:softHyphen/>
              <w:t>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Декоративно-прикладное искусство Древнего Китая. Строгая регламента</w:t>
            </w:r>
            <w:r w:rsidRPr="00583680">
              <w:rPr>
                <w:rFonts w:ascii="Times New Roman" w:hAnsi="Times New Roman"/>
              </w:rPr>
              <w:softHyphen/>
              <w:t>ция в одежде у людей разных сословий. Символы императора. Знаки отличия в одежде высших чиновников. Одежды знатных китаянок, их украшения.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Декоративно-прикладное искусство Западной Европы XVII века (эпоха ба</w:t>
            </w:r>
            <w:r w:rsidRPr="00583680">
              <w:rPr>
                <w:rFonts w:ascii="Times New Roman" w:hAnsi="Times New Roman"/>
              </w:rPr>
              <w:softHyphen/>
              <w:t>рокко), которое было совершенно не похоже на древнеегипетское, древнеки</w:t>
            </w:r>
            <w:r w:rsidRPr="00583680">
              <w:rPr>
                <w:rFonts w:ascii="Times New Roman" w:hAnsi="Times New Roman"/>
              </w:rPr>
              <w:softHyphen/>
              <w:t>тайское своими формами, орнаменти</w:t>
            </w:r>
            <w:r w:rsidRPr="00583680">
              <w:rPr>
                <w:rFonts w:ascii="Times New Roman" w:hAnsi="Times New Roman"/>
              </w:rPr>
              <w:softHyphen/>
              <w:t>кой, цветовой гаммой. Однако суть декора (у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рашений) остается та же выявлять роль людей, их отношения в обществе, а также выявлять и подчер</w:t>
            </w:r>
            <w:r w:rsidRPr="00583680">
              <w:rPr>
                <w:rFonts w:ascii="Times New Roman" w:hAnsi="Times New Roman"/>
              </w:rPr>
              <w:softHyphen/>
              <w:t>кивать определенные общности людей по классовому, сословному и профес</w:t>
            </w:r>
            <w:r w:rsidRPr="00583680">
              <w:rPr>
                <w:rFonts w:ascii="Times New Roman" w:hAnsi="Times New Roman"/>
              </w:rPr>
              <w:softHyphen/>
              <w:t>сиональному признакам.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Черты торжественности, параднос</w:t>
            </w:r>
            <w:r w:rsidRPr="00583680">
              <w:rPr>
                <w:rFonts w:ascii="Times New Roman" w:hAnsi="Times New Roman"/>
              </w:rPr>
              <w:softHyphen/>
              <w:t>ти, чрезме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 xml:space="preserve">ной декоративности в декоративно – прикладном искусстве </w:t>
            </w:r>
            <w:r w:rsidRPr="00583680">
              <w:rPr>
                <w:rFonts w:ascii="Times New Roman" w:hAnsi="Times New Roman"/>
                <w:lang w:val="en-US"/>
              </w:rPr>
              <w:t>XVII</w:t>
            </w:r>
            <w:r w:rsidRPr="00583680">
              <w:rPr>
                <w:rFonts w:ascii="Times New Roman" w:hAnsi="Times New Roman"/>
              </w:rPr>
              <w:t xml:space="preserve">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стве. Одежда буржуазии, простых горожан.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Задание: выполнение коллективной работы «Бал во дворце» (продумывание общей композиции, изображение мебели и отдельных предметов, а также разных по величине фигур людей в наря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ных костюмах; соединение деталей в общую композицию).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Материалы: большой лист бумаги, белая бумага, гуашь, большие и маленькие кисти, кусочки тк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ни, клей, ножницы.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Высказываться </w:t>
            </w:r>
            <w:r w:rsidRPr="00583680">
              <w:rPr>
                <w:rFonts w:ascii="Times New Roman" w:hAnsi="Times New Roman"/>
              </w:rPr>
              <w:t>о многообразии форм и декора в одежде народов разных стран и у людей разных сословий.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Участвовать </w:t>
            </w:r>
            <w:r w:rsidRPr="00583680">
              <w:rPr>
                <w:rFonts w:ascii="Times New Roman" w:hAnsi="Times New Roman"/>
              </w:rPr>
              <w:t>в поисковой де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тельности, в подборе зрительного и познавательного материала по теме «Костюм разных социальных групп в разных странах».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Соотносить </w:t>
            </w:r>
            <w:r w:rsidRPr="00583680">
              <w:rPr>
                <w:rFonts w:ascii="Times New Roman" w:hAnsi="Times New Roman"/>
              </w:rPr>
              <w:t>образный строй од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жды с положением ее владельца в обществе.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Участвовать </w:t>
            </w:r>
            <w:r w:rsidRPr="00583680">
              <w:rPr>
                <w:rFonts w:ascii="Times New Roman" w:hAnsi="Times New Roman"/>
              </w:rPr>
              <w:t>в индивидуальной, групповой, коллективной формах деятельности, связанной с созд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нием творческой работы.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Передавать </w:t>
            </w:r>
            <w:r w:rsidRPr="00583680">
              <w:rPr>
                <w:rFonts w:ascii="Times New Roman" w:hAnsi="Times New Roman"/>
              </w:rPr>
              <w:t>в творческой работе цветом, формой, пластикой линий стилевое единство декоративного решения интерьера, предметов б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та и одежды людей.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 чем рассказ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вают нам гербы и эмблемы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Декоративность, орнаментальность, 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тельная условность искусства геральдики.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Первые гербы, которые появились в Западной Европе в Средние века. Роль геральдики в жизни рыцарского общества. Фамильный герб как знак досто</w:t>
            </w:r>
            <w:r w:rsidRPr="00583680">
              <w:rPr>
                <w:rFonts w:ascii="Times New Roman" w:hAnsi="Times New Roman"/>
              </w:rPr>
              <w:softHyphen/>
              <w:t>инства его владельца, символ чести 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Гербы ремесленных цехов в эпоху Средневек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вья как отражение характе</w:t>
            </w:r>
            <w:r w:rsidRPr="00583680">
              <w:rPr>
                <w:rFonts w:ascii="Times New Roman" w:hAnsi="Times New Roman"/>
              </w:rPr>
              <w:softHyphen/>
              <w:t>ра их деятельности.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Основные части классического гер</w:t>
            </w:r>
            <w:r w:rsidRPr="00583680">
              <w:rPr>
                <w:rFonts w:ascii="Times New Roman" w:hAnsi="Times New Roman"/>
              </w:rPr>
              <w:softHyphen/>
              <w:t>ба. Формы щитов, геральдические и негеральдические ф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гуры, взятые из жизни и мифологии, их симв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лическое значение. Символика цвета в класси</w:t>
            </w:r>
            <w:r w:rsidRPr="00583680">
              <w:rPr>
                <w:rFonts w:ascii="Times New Roman" w:hAnsi="Times New Roman"/>
              </w:rPr>
              <w:softHyphen/>
              <w:t>ческой геральдике. Составные элемен</w:t>
            </w:r>
            <w:r w:rsidRPr="00583680">
              <w:rPr>
                <w:rFonts w:ascii="Times New Roman" w:hAnsi="Times New Roman"/>
              </w:rPr>
              <w:softHyphen/>
              <w:t>ты стари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ного герба (щит, щитодержатели, корона, шлем, девиз, мантия).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Символы и эмблемы в современном обществе: отличительные знаки государ</w:t>
            </w:r>
            <w:r w:rsidRPr="00583680">
              <w:rPr>
                <w:rFonts w:ascii="Times New Roman" w:hAnsi="Times New Roman"/>
              </w:rPr>
              <w:softHyphen/>
              <w:t>ства, страны, гор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да, партии, фирмы и др.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Создание эскиза собст</w:t>
            </w:r>
            <w:r w:rsidRPr="00583680">
              <w:rPr>
                <w:rFonts w:ascii="Times New Roman" w:hAnsi="Times New Roman"/>
              </w:rPr>
              <w:softHyphen/>
              <w:t>венного герба, герба своей семьи: продумывание формы щита, его деле</w:t>
            </w:r>
            <w:r w:rsidRPr="00583680">
              <w:rPr>
                <w:rFonts w:ascii="Times New Roman" w:hAnsi="Times New Roman"/>
              </w:rPr>
              <w:softHyphen/>
              <w:t>ния, использование языка символов.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Изображение эмблемы класса, школы, кабин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 или спортивного клуба.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белая и цветная бума</w:t>
            </w:r>
            <w:r w:rsidRPr="00583680">
              <w:rPr>
                <w:rFonts w:ascii="Times New Roman" w:hAnsi="Times New Roman"/>
              </w:rPr>
              <w:softHyphen/>
              <w:t>га, ножницы, клей, гуашь, кисти.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Понимать</w:t>
            </w:r>
            <w:r w:rsidRPr="00583680">
              <w:rPr>
                <w:rFonts w:ascii="Times New Roman" w:hAnsi="Times New Roman"/>
                <w:bCs/>
              </w:rPr>
              <w:t>смысловое значение изобразительно-декоративных элементов в гербе родного города, в гербах различных русских гор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дов.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Определять, называть </w:t>
            </w:r>
            <w:r w:rsidRPr="00583680">
              <w:rPr>
                <w:rFonts w:ascii="Times New Roman" w:hAnsi="Times New Roman"/>
                <w:bCs/>
              </w:rPr>
              <w:t>символ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ческие элементы герба и испол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зовать ихпри создании собстве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ного проекта герба.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Находить </w:t>
            </w:r>
            <w:r w:rsidRPr="00583680">
              <w:rPr>
                <w:rFonts w:ascii="Times New Roman" w:hAnsi="Times New Roman"/>
                <w:bCs/>
              </w:rPr>
              <w:t>в рассматриваемых гер</w:t>
            </w:r>
            <w:r w:rsidRPr="00583680">
              <w:rPr>
                <w:rFonts w:ascii="Times New Roman" w:hAnsi="Times New Roman"/>
                <w:bCs/>
              </w:rPr>
              <w:softHyphen/>
              <w:t>бах связь конструктивного, дек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ратив</w:t>
            </w:r>
            <w:r w:rsidRPr="00583680">
              <w:rPr>
                <w:rFonts w:ascii="Times New Roman" w:hAnsi="Times New Roman"/>
                <w:bCs/>
              </w:rPr>
              <w:softHyphen/>
              <w:t>ного и изобразительного элементов.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  <w:bCs/>
              </w:rPr>
              <w:t>декоративную комп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зи</w:t>
            </w:r>
            <w:r w:rsidRPr="00583680">
              <w:rPr>
                <w:rFonts w:ascii="Times New Roman" w:hAnsi="Times New Roman"/>
                <w:bCs/>
              </w:rPr>
              <w:softHyphen/>
              <w:t>цию герба (с учетом интересов и увлечений членов своей семьи) или эмблемы, добиваясь лакони</w:t>
            </w:r>
            <w:r w:rsidRPr="00583680">
              <w:rPr>
                <w:rFonts w:ascii="Times New Roman" w:hAnsi="Times New Roman"/>
                <w:bCs/>
              </w:rPr>
              <w:t>ч</w:t>
            </w:r>
            <w:r w:rsidRPr="00583680">
              <w:rPr>
                <w:rFonts w:ascii="Times New Roman" w:hAnsi="Times New Roman"/>
                <w:bCs/>
              </w:rPr>
              <w:t>ности и обобщенности изображ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ния и цветово</w:t>
            </w:r>
            <w:r w:rsidRPr="00583680">
              <w:rPr>
                <w:rFonts w:ascii="Times New Roman" w:hAnsi="Times New Roman"/>
                <w:bCs/>
              </w:rPr>
              <w:softHyphen/>
              <w:t>го решения.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декоративн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го искусства в жизни человека и общества </w:t>
            </w:r>
            <w:r w:rsidRPr="00583680">
              <w:rPr>
                <w:rFonts w:ascii="Times New Roman" w:hAnsi="Times New Roman"/>
                <w:i/>
                <w:iCs/>
              </w:rPr>
              <w:t>(обо</w:t>
            </w:r>
            <w:r w:rsidRPr="00583680">
              <w:rPr>
                <w:rFonts w:ascii="Times New Roman" w:hAnsi="Times New Roman"/>
                <w:i/>
                <w:iCs/>
              </w:rPr>
              <w:t>б</w:t>
            </w:r>
            <w:r w:rsidRPr="00583680">
              <w:rPr>
                <w:rFonts w:ascii="Times New Roman" w:hAnsi="Times New Roman"/>
                <w:i/>
                <w:iCs/>
              </w:rPr>
              <w:t>щение темы)</w:t>
            </w: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Итоговая игра-викторина с привле</w:t>
            </w:r>
            <w:r w:rsidRPr="00583680">
              <w:rPr>
                <w:rFonts w:ascii="Times New Roman" w:hAnsi="Times New Roman"/>
              </w:rPr>
              <w:softHyphen/>
              <w:t>чением уче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но-творческих работ, про</w:t>
            </w:r>
            <w:r w:rsidRPr="00583680">
              <w:rPr>
                <w:rFonts w:ascii="Times New Roman" w:hAnsi="Times New Roman"/>
              </w:rPr>
              <w:softHyphen/>
              <w:t>изведений декорати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но-прикладного искусства разных времен, худ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жествен</w:t>
            </w:r>
            <w:r w:rsidRPr="00583680">
              <w:rPr>
                <w:rFonts w:ascii="Times New Roman" w:hAnsi="Times New Roman"/>
              </w:rPr>
              <w:softHyphen/>
              <w:t>ных открыток, репродукций и слайдов, собранных поисковыми группами.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Выполнение различных аналитич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ски-творческих заданий, на</w:t>
            </w:r>
            <w:r w:rsidRPr="00583680">
              <w:rPr>
                <w:rFonts w:ascii="Times New Roman" w:hAnsi="Times New Roman"/>
              </w:rPr>
              <w:softHyphen/>
              <w:t>пример, рассмотреть костюмы и опреде</w:t>
            </w:r>
            <w:r w:rsidRPr="00583680">
              <w:rPr>
                <w:rFonts w:ascii="Times New Roman" w:hAnsi="Times New Roman"/>
              </w:rPr>
              <w:softHyphen/>
              <w:t>лить их владельцев, увидеть неточнос</w:t>
            </w:r>
            <w:r w:rsidRPr="00583680">
              <w:rPr>
                <w:rFonts w:ascii="Times New Roman" w:hAnsi="Times New Roman"/>
              </w:rPr>
              <w:softHyphen/>
              <w:t>ти, которые допустил художник при изображении костюма, или системати</w:t>
            </w:r>
            <w:r w:rsidRPr="00583680">
              <w:rPr>
                <w:rFonts w:ascii="Times New Roman" w:hAnsi="Times New Roman"/>
              </w:rPr>
              <w:softHyphen/>
              <w:t>зировать зрительный материал (предме</w:t>
            </w:r>
            <w:r w:rsidRPr="00583680">
              <w:rPr>
                <w:rFonts w:ascii="Times New Roman" w:hAnsi="Times New Roman"/>
              </w:rPr>
              <w:softHyphen/>
              <w:t>ты быта, костюм, архитектура) по сти</w:t>
            </w:r>
            <w:r w:rsidRPr="00583680">
              <w:rPr>
                <w:rFonts w:ascii="Times New Roman" w:hAnsi="Times New Roman"/>
              </w:rPr>
              <w:softHyphen/>
              <w:t xml:space="preserve">листическому признаку.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Посещение музея декоративно-прикладного искус</w:t>
            </w:r>
            <w:r w:rsidRPr="00583680">
              <w:rPr>
                <w:rFonts w:ascii="Times New Roman" w:hAnsi="Times New Roman"/>
              </w:rPr>
              <w:softHyphen/>
              <w:t>ства, выставки произведений современ</w:t>
            </w:r>
            <w:r w:rsidRPr="00583680">
              <w:rPr>
                <w:rFonts w:ascii="Times New Roman" w:hAnsi="Times New Roman"/>
              </w:rPr>
              <w:softHyphen/>
              <w:t>ных мастеров декоративно-прикладного искусства.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583680">
              <w:rPr>
                <w:rFonts w:ascii="Times New Roman" w:hAnsi="Times New Roman"/>
              </w:rPr>
              <w:t>в итоговой игре-викторине с активным привлеч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нием зри</w:t>
            </w:r>
            <w:r w:rsidRPr="00583680">
              <w:rPr>
                <w:rFonts w:ascii="Times New Roman" w:hAnsi="Times New Roman"/>
              </w:rPr>
              <w:softHyphen/>
              <w:t>тельного материала по декоративно</w:t>
            </w:r>
            <w:r w:rsidRPr="00583680">
              <w:rPr>
                <w:rFonts w:ascii="Times New Roman" w:hAnsi="Times New Roman"/>
              </w:rPr>
              <w:softHyphen/>
              <w:t>прикладному искусс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ву, в творческих заданиях по обобщению изучаемого материала.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Распознавать </w:t>
            </w:r>
            <w:r w:rsidRPr="00583680">
              <w:rPr>
                <w:rFonts w:ascii="Times New Roman" w:hAnsi="Times New Roman"/>
                <w:b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систематизиро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вать </w:t>
            </w:r>
            <w:r w:rsidRPr="00583680">
              <w:rPr>
                <w:rFonts w:ascii="Times New Roman" w:hAnsi="Times New Roman"/>
              </w:rPr>
              <w:t>зрительный материал по 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коративно-прикладному искусству по социально-стилевым призн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кам.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Соотносить </w:t>
            </w:r>
            <w:r w:rsidRPr="00583680">
              <w:rPr>
                <w:rFonts w:ascii="Times New Roman" w:hAnsi="Times New Roman"/>
              </w:rPr>
              <w:t>костюм, его образный строй с владельцем.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Размышлять </w:t>
            </w:r>
            <w:r w:rsidRPr="00583680">
              <w:rPr>
                <w:rFonts w:ascii="Times New Roman" w:hAnsi="Times New Roman"/>
                <w:b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вести </w:t>
            </w:r>
            <w:r w:rsidRPr="00583680">
              <w:rPr>
                <w:rFonts w:ascii="Times New Roman" w:hAnsi="Times New Roman"/>
                <w:bCs/>
              </w:rPr>
              <w:t xml:space="preserve">диалог </w:t>
            </w:r>
            <w:r w:rsidRPr="00583680">
              <w:rPr>
                <w:rFonts w:ascii="Times New Roman" w:hAnsi="Times New Roman"/>
              </w:rPr>
              <w:t>об особенностях художественного языка классического декоративно-прикладного искусства и его отл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чии от искус</w:t>
            </w:r>
            <w:r w:rsidRPr="00583680">
              <w:rPr>
                <w:rFonts w:ascii="Times New Roman" w:hAnsi="Times New Roman"/>
              </w:rPr>
              <w:softHyphen/>
              <w:t>ства народного (кр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стьянского).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Использовать </w:t>
            </w:r>
            <w:r w:rsidRPr="00583680">
              <w:rPr>
                <w:rFonts w:ascii="Times New Roman" w:hAnsi="Times New Roman"/>
              </w:rPr>
              <w:t>в речи новые худо</w:t>
            </w:r>
            <w:r w:rsidRPr="00583680">
              <w:rPr>
                <w:rFonts w:ascii="Times New Roman" w:hAnsi="Times New Roman"/>
              </w:rPr>
              <w:softHyphen/>
              <w:t>жественные термины.</w:t>
            </w:r>
          </w:p>
        </w:tc>
      </w:tr>
      <w:tr w:rsidR="00775FB7" w:rsidRPr="00583680" w:rsidTr="00803ED5">
        <w:trPr>
          <w:jc w:val="right"/>
        </w:trPr>
        <w:tc>
          <w:tcPr>
            <w:tcW w:w="1038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Декоративное искусство в современном мире (7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Разнообразие современного декоративно-прикладного искусства (керамика, стекло, металл, гобелен, ба</w:t>
            </w:r>
            <w:r w:rsidRPr="00583680">
              <w:rPr>
                <w:rFonts w:ascii="Times New Roman" w:hAnsi="Times New Roman"/>
                <w:bCs/>
              </w:rPr>
              <w:softHyphen/>
              <w:t>тик и многое другое). Новые черты современного искусства. Выставочное и массовое декоративно-прикладное искусство.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ментирование с материалом, формой, цветом, фактурой.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Коллективная работа в конкретном материале — от замысла до воплощения.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Современное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ста</w:t>
            </w:r>
            <w:r w:rsidRPr="00583680">
              <w:rPr>
                <w:rFonts w:ascii="Times New Roman" w:hAnsi="Times New Roman"/>
              </w:rPr>
              <w:softHyphen/>
              <w:t>вочное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ство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Многообразие материалов и техник современн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декоративно-прикладно</w:t>
            </w:r>
            <w:r w:rsidRPr="00583680">
              <w:rPr>
                <w:rFonts w:ascii="Times New Roman" w:hAnsi="Times New Roman"/>
              </w:rPr>
              <w:softHyphen/>
              <w:t>го искусства (худож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ственная керами</w:t>
            </w:r>
            <w:r w:rsidRPr="00583680">
              <w:rPr>
                <w:rFonts w:ascii="Times New Roman" w:hAnsi="Times New Roman"/>
              </w:rPr>
              <w:softHyphen/>
              <w:t>ка, стекло, металл, гобелен,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пись по ткани, моделирование одежды).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Современное понимание красоты професси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нальными художниками — мастерами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тивно-прикладного искусства. Насыщенность произведе</w:t>
            </w:r>
            <w:r w:rsidRPr="00583680">
              <w:rPr>
                <w:rFonts w:ascii="Times New Roman" w:hAnsi="Times New Roman"/>
              </w:rPr>
              <w:softHyphen/>
              <w:t>ний яркой образностью, причудливой игрой фантазии и воображения.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Пластический язык материала, его роль в созд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нии художественного обра</w:t>
            </w:r>
            <w:r w:rsidRPr="00583680">
              <w:rPr>
                <w:rFonts w:ascii="Times New Roman" w:hAnsi="Times New Roman"/>
              </w:rPr>
              <w:softHyphen/>
              <w:t>за. Роль выразител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ных средств (фор</w:t>
            </w:r>
            <w:r w:rsidRPr="00583680">
              <w:rPr>
                <w:rFonts w:ascii="Times New Roman" w:hAnsi="Times New Roman"/>
              </w:rPr>
              <w:softHyphen/>
              <w:t>ма, линия, пятно, цвет, ритм, фактура) в построении декоративной компози</w:t>
            </w:r>
            <w:r w:rsidRPr="00583680">
              <w:rPr>
                <w:rFonts w:ascii="Times New Roman" w:hAnsi="Times New Roman"/>
              </w:rPr>
              <w:softHyphen/>
              <w:t>ции в конкретном материале.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Декоративный ансамбль как воз</w:t>
            </w:r>
            <w:r w:rsidRPr="00583680">
              <w:rPr>
                <w:rFonts w:ascii="Times New Roman" w:hAnsi="Times New Roman"/>
              </w:rPr>
              <w:softHyphen/>
              <w:t>можность объ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динения отдельных предметов в целостный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дожествен</w:t>
            </w:r>
            <w:r w:rsidRPr="00583680">
              <w:rPr>
                <w:rFonts w:ascii="Times New Roman" w:hAnsi="Times New Roman"/>
              </w:rPr>
              <w:softHyphen/>
              <w:t>ный образ. Творческая интерпретация древних образов народного искусства в работах современных художников.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восприятие (рассматрива</w:t>
            </w:r>
            <w:r w:rsidRPr="00583680">
              <w:rPr>
                <w:rFonts w:ascii="Times New Roman" w:hAnsi="Times New Roman"/>
              </w:rPr>
              <w:softHyphen/>
              <w:t>ние) разли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ных произведений совре</w:t>
            </w:r>
            <w:r w:rsidRPr="00583680">
              <w:rPr>
                <w:rFonts w:ascii="Times New Roman" w:hAnsi="Times New Roman"/>
              </w:rPr>
              <w:softHyphen/>
              <w:t>менного декоративного искусства; рас</w:t>
            </w:r>
            <w:r w:rsidRPr="00583680">
              <w:rPr>
                <w:rFonts w:ascii="Times New Roman" w:hAnsi="Times New Roman"/>
              </w:rPr>
              <w:softHyphen/>
              <w:t>суждение, участие в диалоге, св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занном с выявлением отличий современного 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коративного искусства от народного традицио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ного, с осознанием роли выразительных средств в создании де</w:t>
            </w:r>
            <w:r w:rsidRPr="00583680">
              <w:rPr>
                <w:rFonts w:ascii="Times New Roman" w:hAnsi="Times New Roman"/>
              </w:rPr>
              <w:softHyphen/>
              <w:t>коративного образа в конкретном мате</w:t>
            </w:r>
            <w:r w:rsidRPr="00583680">
              <w:rPr>
                <w:rFonts w:ascii="Times New Roman" w:hAnsi="Times New Roman"/>
              </w:rPr>
              <w:softHyphen/>
              <w:t>риале, с пониманием выражения «про</w:t>
            </w:r>
            <w:r w:rsidRPr="00583680">
              <w:rPr>
                <w:rFonts w:ascii="Times New Roman" w:hAnsi="Times New Roman"/>
              </w:rPr>
              <w:softHyphen/>
              <w:t>изведение говорит языком материала».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Ориентироваться </w:t>
            </w:r>
            <w:r w:rsidRPr="00583680">
              <w:rPr>
                <w:rFonts w:ascii="Times New Roman" w:hAnsi="Times New Roman"/>
                <w:bCs/>
              </w:rPr>
              <w:t>в широком разнообразии современного дек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 xml:space="preserve">ративно-прикладного искусства, </w:t>
            </w:r>
            <w:r w:rsidRPr="00583680">
              <w:rPr>
                <w:rFonts w:ascii="Times New Roman" w:hAnsi="Times New Roman"/>
                <w:b/>
                <w:bCs/>
              </w:rPr>
              <w:t>различать</w:t>
            </w:r>
            <w:r w:rsidRPr="00583680">
              <w:rPr>
                <w:rFonts w:ascii="Times New Roman" w:hAnsi="Times New Roman"/>
                <w:bCs/>
              </w:rPr>
              <w:t xml:space="preserve"> по материалам, техн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ке исполнения художественно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стекло,керамику, ковку, литье, г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белен и т. д.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Выявлять и называть </w:t>
            </w:r>
            <w:r w:rsidRPr="00583680">
              <w:rPr>
                <w:rFonts w:ascii="Times New Roman" w:hAnsi="Times New Roman"/>
                <w:bCs/>
              </w:rPr>
              <w:t>характе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ные особенности современного декоративно-прикладного иску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Высказываться </w:t>
            </w:r>
            <w:r w:rsidRPr="00583680">
              <w:rPr>
                <w:rFonts w:ascii="Times New Roman" w:hAnsi="Times New Roman"/>
                <w:bCs/>
              </w:rPr>
              <w:t>по поводу роли выразительных средств и пласт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ческого языка материала в п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строении декоративного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Находить и определять </w:t>
            </w:r>
            <w:r w:rsidRPr="00583680">
              <w:rPr>
                <w:rFonts w:ascii="Times New Roman" w:hAnsi="Times New Roman"/>
                <w:bCs/>
              </w:rPr>
              <w:t>в прои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ведениях декоративно-прикладного искусства связь ко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 xml:space="preserve">структивного, декоративного и изобразительного видов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деятельности, а также неразрывное един</w:t>
            </w:r>
            <w:r w:rsidRPr="00583680">
              <w:rPr>
                <w:rFonts w:ascii="Times New Roman" w:hAnsi="Times New Roman"/>
                <w:bCs/>
              </w:rPr>
              <w:softHyphen/>
              <w:t>ство материала, формы и д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кора.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Использовать </w:t>
            </w:r>
            <w:r w:rsidRPr="00583680">
              <w:rPr>
                <w:rFonts w:ascii="Times New Roman" w:hAnsi="Times New Roman"/>
                <w:bCs/>
              </w:rPr>
              <w:t>в речи новые те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ми</w:t>
            </w:r>
            <w:r w:rsidRPr="00583680">
              <w:rPr>
                <w:rFonts w:ascii="Times New Roman" w:hAnsi="Times New Roman"/>
                <w:bCs/>
              </w:rPr>
              <w:softHyphen/>
              <w:t>ны, связанные декоративно-приклад</w:t>
            </w:r>
            <w:r w:rsidRPr="00583680">
              <w:rPr>
                <w:rFonts w:ascii="Times New Roman" w:hAnsi="Times New Roman"/>
                <w:bCs/>
              </w:rPr>
              <w:softHyphen/>
              <w:t>ным искусством.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отличия современного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декоративно-прикладного иску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ства от традиционного народного искусства</w:t>
            </w:r>
          </w:p>
        </w:tc>
      </w:tr>
      <w:tr w:rsidR="00775FB7" w:rsidRPr="00583680" w:rsidTr="00803ED5">
        <w:trPr>
          <w:jc w:val="right"/>
        </w:trPr>
        <w:tc>
          <w:tcPr>
            <w:tcW w:w="198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Ты сам — мастер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65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Коллективная реализация в конк</w:t>
            </w:r>
            <w:r w:rsidRPr="00583680">
              <w:rPr>
                <w:rFonts w:ascii="Times New Roman" w:hAnsi="Times New Roman"/>
              </w:rPr>
              <w:softHyphen/>
              <w:t>ретном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риале разнообразных твор</w:t>
            </w:r>
            <w:r w:rsidRPr="00583680">
              <w:rPr>
                <w:rFonts w:ascii="Times New Roman" w:hAnsi="Times New Roman"/>
              </w:rPr>
              <w:softHyphen/>
              <w:t>ческих замыслов.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Технология работы с выбранным материалом (плетение, коллаж, керами</w:t>
            </w:r>
            <w:r w:rsidRPr="00583680">
              <w:rPr>
                <w:rFonts w:ascii="Times New Roman" w:hAnsi="Times New Roman"/>
              </w:rPr>
              <w:softHyphen/>
              <w:t>ческий рельеф,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пись по дереву и т. д.), постепенное, поэтапное выпол</w:t>
            </w:r>
            <w:r w:rsidRPr="00583680">
              <w:rPr>
                <w:rFonts w:ascii="Times New Roman" w:hAnsi="Times New Roman"/>
              </w:rPr>
              <w:softHyphen/>
              <w:t>нение задуманного панно. Выполнение «картона», т. е. эскиза будущей работы в нат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ральную величину. Деление об</w:t>
            </w:r>
            <w:r w:rsidRPr="00583680">
              <w:rPr>
                <w:rFonts w:ascii="Times New Roman" w:hAnsi="Times New Roman"/>
              </w:rPr>
              <w:softHyphen/>
              <w:t>щей композиции на фрагменты. Соеди</w:t>
            </w:r>
            <w:r w:rsidRPr="00583680">
              <w:rPr>
                <w:rFonts w:ascii="Times New Roman" w:hAnsi="Times New Roman"/>
              </w:rPr>
              <w:softHyphen/>
              <w:t>нение готовых фрагментов в более крупные блоки. Их монтаж в общее де</w:t>
            </w:r>
            <w:r w:rsidRPr="00583680">
              <w:rPr>
                <w:rFonts w:ascii="Times New Roman" w:hAnsi="Times New Roman"/>
              </w:rPr>
              <w:softHyphen/>
              <w:t>коративное панно.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Лоскутная аппликация или коллаж.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Декоративные игрушки из мочала.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Витраж в оформлении интерьера школы.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Нарядные декоративные вазы.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Декоративные куклы.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Задания:</w:t>
            </w:r>
            <w:r w:rsidRPr="00583680">
              <w:rPr>
                <w:rFonts w:ascii="Times New Roman" w:hAnsi="Times New Roman"/>
              </w:rPr>
              <w:t>1. Выполнение творческих работ в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ных материалах и техниках.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Участие в отчетной выставке работ по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тивно – прикладному искусству на тему: «Укр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сим школу своими руками».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Материалы:</w:t>
            </w:r>
            <w:r w:rsidRPr="00583680">
              <w:rPr>
                <w:rFonts w:ascii="Times New Roman" w:hAnsi="Times New Roman"/>
              </w:rPr>
              <w:t>материалы для аппликации и ко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>лажа, мочало, цветная бумага, веревка и шпагат, кусочки тканей и меха, ленты, бусинки и т.п.</w:t>
            </w:r>
          </w:p>
        </w:tc>
        <w:tc>
          <w:tcPr>
            <w:tcW w:w="353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Разрабатывать, создавать </w:t>
            </w:r>
            <w:r w:rsidRPr="00583680">
              <w:rPr>
                <w:rFonts w:ascii="Times New Roman" w:hAnsi="Times New Roman"/>
                <w:bCs/>
              </w:rPr>
              <w:t>эскизы коллективных панно, витражей, коллажей, декоративных украш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ний интерьеров школы.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Пользоваться </w:t>
            </w:r>
            <w:r w:rsidRPr="00583680">
              <w:rPr>
                <w:rFonts w:ascii="Times New Roman" w:hAnsi="Times New Roman"/>
                <w:bCs/>
              </w:rPr>
              <w:t>языком декорати</w:t>
            </w:r>
            <w:r w:rsidRPr="00583680">
              <w:rPr>
                <w:rFonts w:ascii="Times New Roman" w:hAnsi="Times New Roman"/>
                <w:bCs/>
              </w:rPr>
              <w:t>в</w:t>
            </w:r>
            <w:r w:rsidRPr="00583680">
              <w:rPr>
                <w:rFonts w:ascii="Times New Roman" w:hAnsi="Times New Roman"/>
                <w:bCs/>
              </w:rPr>
              <w:t>но-прикладного искусства, при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ципами декоративного обобщения в процессе выполнения практич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ской творческой работы.</w:t>
            </w:r>
          </w:p>
        </w:tc>
      </w:tr>
    </w:tbl>
    <w:p w:rsidR="00775FB7" w:rsidRDefault="00775FB7" w:rsidP="00051D01">
      <w:pPr>
        <w:pStyle w:val="NoSpacing"/>
        <w:rPr>
          <w:rFonts w:ascii="Times New Roman" w:hAnsi="Times New Roman"/>
          <w:sz w:val="24"/>
          <w:szCs w:val="24"/>
        </w:rPr>
      </w:pPr>
    </w:p>
    <w:p w:rsidR="00775FB7" w:rsidRDefault="00775FB7" w:rsidP="00051D01">
      <w:pPr>
        <w:pStyle w:val="NoSpacing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803ED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6 класс.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Обучение и художественное воспитание  учащихся в 6 классе посвящено собственно из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браз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тельному искусству в жизни человека. Здесь дети знакомятся с искусством изображения как художественным пониманием мира и выражением отношения к нему как особой и необх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димой форме духовной культуры общества.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основу тематического деления года положен жанровый принцип. Каждый жанр рассма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рив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ется в его историческом развитии, при этом выдерживается принцип единства восприятия и созидания. И последовательно обретаются навыки и практический опыт использования р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сунка, цвета, формы, пространства, согласно специфике образного строя видов и жанров из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браз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тельного искусства. Придается большое значение освоению начальных основ грамоты изобр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жения.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Учебные задания года предусматривают дальнейшее развитие навыков работы с гуашью, пастелью, пластилином, бумагой.  В процессе овладения навыками работы с разнообразными м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териалами учащиеся приходят к пониманию красоты творчества.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рабочей программе определены система уроков, дидактическая модель обучения, педаг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гические средства, с помощью которых планируют формирование и освоение знаний и соотве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 xml:space="preserve">ствующих умений и навыков. 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тематическом плане определены виды и приемы художественной деятельности учащихся на уроках изобразительного искусства с использованием разнообразных форм выражения: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изображение на плоскости и в объеме (с натуры, по памяти, по представлению);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декоративная и конструктивная работа;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восприятие явлений действительности и произведений искусства;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обсуждение работ товарищей, результатов коллективного творчества, в процессе которого формируются навыки учебного сотрудничества (умение договориться, распределять работу, оценивать свой вклад в деятельность и ее общий результат) и индивидуальной работы на ур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ках;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изучение художественного наследия;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подбор иллюстративного материала к изучаемым темам;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прослушивание музыкальных и литературных произведений (народных, классических, совр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менных).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Темы и задания уроков предполагают создание игровых и сказочных ситуаций, умение о</w:t>
      </w:r>
      <w:r w:rsidRPr="00583680">
        <w:rPr>
          <w:rFonts w:ascii="Times New Roman" w:hAnsi="Times New Roman"/>
          <w:sz w:val="24"/>
          <w:szCs w:val="24"/>
        </w:rPr>
        <w:t>р</w:t>
      </w:r>
      <w:r w:rsidRPr="00583680">
        <w:rPr>
          <w:rFonts w:ascii="Times New Roman" w:hAnsi="Times New Roman"/>
          <w:sz w:val="24"/>
          <w:szCs w:val="24"/>
        </w:rPr>
        <w:t>ган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зовывать уроки-диспуты, уроки-творческие отчеты,  уроки-экскурсии. От урока к уроку происходит постоянная смена художественных материалов, овладение их выразительными во</w:t>
      </w:r>
      <w:r w:rsidRPr="00583680">
        <w:rPr>
          <w:rFonts w:ascii="Times New Roman" w:hAnsi="Times New Roman"/>
          <w:sz w:val="24"/>
          <w:szCs w:val="24"/>
        </w:rPr>
        <w:t>з</w:t>
      </w:r>
      <w:r w:rsidRPr="00583680">
        <w:rPr>
          <w:rFonts w:ascii="Times New Roman" w:hAnsi="Times New Roman"/>
          <w:sz w:val="24"/>
          <w:szCs w:val="24"/>
        </w:rPr>
        <w:t>мо</w:t>
      </w:r>
      <w:r w:rsidRPr="00583680">
        <w:rPr>
          <w:rFonts w:ascii="Times New Roman" w:hAnsi="Times New Roman"/>
          <w:sz w:val="24"/>
          <w:szCs w:val="24"/>
        </w:rPr>
        <w:t>ж</w:t>
      </w:r>
      <w:r w:rsidRPr="00583680">
        <w:rPr>
          <w:rFonts w:ascii="Times New Roman" w:hAnsi="Times New Roman"/>
          <w:sz w:val="24"/>
          <w:szCs w:val="24"/>
        </w:rPr>
        <w:t>ностями.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бенка.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Тематическим планом предусматривается широкое использование наглядных пособий, м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</w:t>
      </w:r>
      <w:r w:rsidRPr="00583680">
        <w:rPr>
          <w:rFonts w:ascii="Times New Roman" w:hAnsi="Times New Roman"/>
          <w:sz w:val="24"/>
          <w:szCs w:val="24"/>
        </w:rPr>
        <w:softHyphen/>
        <w:t>риалов и инструментария информационно-технологической и методической поддержки, как из коллекций классических произведений, так и из арсенала авторских разработок педагога.</w:t>
      </w:r>
    </w:p>
    <w:p w:rsidR="00775FB7" w:rsidRPr="00583680" w:rsidRDefault="00775FB7" w:rsidP="00051D01">
      <w:pPr>
        <w:pStyle w:val="NoSpacing"/>
        <w:rPr>
          <w:rFonts w:ascii="Times New Roman" w:hAnsi="Times New Roman"/>
          <w:sz w:val="24"/>
          <w:szCs w:val="24"/>
        </w:rPr>
      </w:pPr>
    </w:p>
    <w:p w:rsidR="00775FB7" w:rsidRPr="00883862" w:rsidRDefault="00775FB7" w:rsidP="00051D01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W w:w="10279" w:type="dxa"/>
        <w:jc w:val="righ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4850"/>
        <w:gridCol w:w="3869"/>
      </w:tblGrid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Содержание курса</w:t>
            </w:r>
          </w:p>
        </w:tc>
        <w:tc>
          <w:tcPr>
            <w:tcW w:w="4850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Тематическое планирование</w:t>
            </w:r>
          </w:p>
        </w:tc>
        <w:tc>
          <w:tcPr>
            <w:tcW w:w="3869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Характеристика видов деятельн</w:t>
            </w:r>
            <w:r w:rsidRPr="00583680">
              <w:rPr>
                <w:rFonts w:ascii="Times New Roman" w:hAnsi="Times New Roman"/>
                <w:b/>
              </w:rPr>
              <w:t>о</w:t>
            </w:r>
            <w:r w:rsidRPr="00583680">
              <w:rPr>
                <w:rFonts w:ascii="Times New Roman" w:hAnsi="Times New Roman"/>
                <w:b/>
              </w:rPr>
              <w:t>сти учащихся</w:t>
            </w:r>
          </w:p>
        </w:tc>
      </w:tr>
      <w:tr w:rsidR="00775FB7" w:rsidRPr="00583680" w:rsidTr="00803ED5">
        <w:trPr>
          <w:jc w:val="right"/>
        </w:trPr>
        <w:tc>
          <w:tcPr>
            <w:tcW w:w="1027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ИЗОБРАЗИТЕЛЬНОЕ ИСКУССТВО В ЖИЗНИ ЧЕЛОВЕКА (35ч)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и значение изобразительного искусства в жизни человека. Понятия «художественный образ» и «зри</w:t>
            </w:r>
            <w:r w:rsidRPr="00583680">
              <w:rPr>
                <w:rFonts w:ascii="Times New Roman" w:hAnsi="Times New Roman"/>
              </w:rPr>
              <w:softHyphen/>
              <w:t>мый образ мира». Изменчивость восприятия картины мира. Искусство изображения как способ художест</w:t>
            </w:r>
            <w:r w:rsidRPr="00583680">
              <w:rPr>
                <w:rFonts w:ascii="Times New Roman" w:hAnsi="Times New Roman"/>
              </w:rPr>
              <w:softHyphen/>
              <w:t>венного познания. Культуростроительная роль изобразительного искусства, выражение ценностного 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ноше</w:t>
            </w:r>
            <w:r w:rsidRPr="00583680">
              <w:rPr>
                <w:rFonts w:ascii="Times New Roman" w:hAnsi="Times New Roman"/>
              </w:rPr>
              <w:softHyphen/>
              <w:t>ния к миру через искусство. Изменчивость языка изобразительного искусства как части процесса развития общечеловеческой культуры. Различные уровни восприятия произведений искусства.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Виды изобразительного искусства и основы его образного языка.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Жанры в изобразительном искусстве. Натюрморт. Пейзаж. Портрет. Восприятие искусства.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Шедевры русского и зарубежного изобразительного искусства.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Индивидуальные и коллективные практические творческие работы.</w:t>
            </w:r>
          </w:p>
        </w:tc>
      </w:tr>
      <w:tr w:rsidR="00775FB7" w:rsidRPr="00583680" w:rsidTr="00803ED5">
        <w:trPr>
          <w:jc w:val="right"/>
        </w:trPr>
        <w:tc>
          <w:tcPr>
            <w:tcW w:w="1027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Виды изобразительного искусства и основы образного языка (8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Художник, изображая видимый мир, рассказывает о своем восприятии жизни, а зритель при сформир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ванных зрительских умениях понимает произведение искусства через сопереживание его образному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держанию. 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тельное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кусство. С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мья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ных искусств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color w:val="000000"/>
                <w:lang w:eastAsia="ru-RU"/>
              </w:rPr>
            </w:pPr>
            <w:r w:rsidRPr="00583680">
              <w:rPr>
                <w:rFonts w:ascii="Times New Roman" w:hAnsi="Times New Roman"/>
              </w:rPr>
              <w:t>Искусство и его виды. Простран</w:t>
            </w:r>
            <w:r w:rsidRPr="00583680">
              <w:rPr>
                <w:rFonts w:ascii="Times New Roman" w:hAnsi="Times New Roman"/>
              </w:rPr>
              <w:softHyphen/>
              <w:t>ственные и вр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менные виды искусства. Пространственные 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ды искусства и причины деления их на виды.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Какое место в нашей жизни занимают разные виды деятельности художника, где мы встреч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емся с деятельностью ху</w:t>
            </w:r>
            <w:r w:rsidRPr="00583680">
              <w:rPr>
                <w:rFonts w:ascii="Times New Roman" w:hAnsi="Times New Roman"/>
              </w:rPr>
              <w:softHyphen/>
              <w:t>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Изобразительные, конструктивные и декорати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ные виды пространственных искусств и их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значение в жизни лю</w:t>
            </w:r>
            <w:r w:rsidRPr="00583680">
              <w:rPr>
                <w:rFonts w:ascii="Times New Roman" w:hAnsi="Times New Roman"/>
              </w:rPr>
              <w:softHyphen/>
              <w:t>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пространственных искусств в создании предметно-пространствен</w:t>
            </w:r>
            <w:r w:rsidRPr="00583680">
              <w:rPr>
                <w:rFonts w:ascii="Times New Roman" w:hAnsi="Times New Roman"/>
              </w:rPr>
              <w:softHyphen/>
              <w:t>ной среды нашей жи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ни, в организа</w:t>
            </w:r>
            <w:r w:rsidRPr="00583680">
              <w:rPr>
                <w:rFonts w:ascii="Times New Roman" w:hAnsi="Times New Roman"/>
              </w:rPr>
              <w:softHyphen/>
              <w:t>ции общения людей, в художес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венном познании и формировании наших об</w:t>
            </w:r>
            <w:r w:rsidRPr="00583680">
              <w:rPr>
                <w:rFonts w:ascii="Times New Roman" w:hAnsi="Times New Roman"/>
              </w:rPr>
              <w:softHyphen/>
              <w:t>разных представлений о мире.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Виды станкового изобразительного искусства: живопись, графика, скульп</w:t>
            </w:r>
            <w:r w:rsidRPr="00583680">
              <w:rPr>
                <w:rFonts w:ascii="Times New Roman" w:hAnsi="Times New Roman"/>
              </w:rPr>
              <w:softHyphen/>
              <w:t>тура.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Художник и зритель: художествен</w:t>
            </w:r>
            <w:r w:rsidRPr="00583680">
              <w:rPr>
                <w:rFonts w:ascii="Times New Roman" w:hAnsi="Times New Roman"/>
              </w:rPr>
              <w:softHyphen/>
              <w:t>ный диалог.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Творческий характер работы худож</w:t>
            </w:r>
            <w:r w:rsidRPr="00583680">
              <w:rPr>
                <w:rFonts w:ascii="Times New Roman" w:hAnsi="Times New Roman"/>
              </w:rPr>
              <w:softHyphen/>
              <w:t>ника и тво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ческий характер зритель</w:t>
            </w:r>
            <w:r w:rsidRPr="00583680">
              <w:rPr>
                <w:rFonts w:ascii="Times New Roman" w:hAnsi="Times New Roman"/>
              </w:rPr>
              <w:softHyphen/>
              <w:t>ского восприятия.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Зрительские умения, зрительская культура и творчество зрителя.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на тему пластических искусств и деления их на три группы (изобраз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тельные, кон</w:t>
            </w:r>
            <w:r w:rsidRPr="00583680">
              <w:rPr>
                <w:rFonts w:ascii="Times New Roman" w:hAnsi="Times New Roman"/>
              </w:rPr>
              <w:softHyphen/>
              <w:t>структивные и декоративные).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</w:rPr>
              <w:t>пространственные и вре</w:t>
            </w:r>
            <w:r w:rsidRPr="00583680">
              <w:rPr>
                <w:rFonts w:ascii="Times New Roman" w:hAnsi="Times New Roman"/>
              </w:rPr>
              <w:softHyphen/>
              <w:t xml:space="preserve">менные виды искусства и </w:t>
            </w:r>
            <w:r w:rsidRPr="00583680">
              <w:rPr>
                <w:rFonts w:ascii="Times New Roman" w:hAnsi="Times New Roman"/>
                <w:b/>
                <w:bCs/>
              </w:rPr>
              <w:t>объя</w:t>
            </w:r>
            <w:r w:rsidRPr="00583680">
              <w:rPr>
                <w:rFonts w:ascii="Times New Roman" w:hAnsi="Times New Roman"/>
                <w:b/>
                <w:bCs/>
              </w:rPr>
              <w:t>с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нять, </w:t>
            </w:r>
            <w:r w:rsidRPr="00583680">
              <w:rPr>
                <w:rFonts w:ascii="Times New Roman" w:hAnsi="Times New Roman"/>
              </w:rPr>
              <w:t>в чем состоит различие време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ных и пространственных видов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pict>
                <v:shape id="Поле 3" o:spid="_x0000_s1027" type="#_x0000_t202" style="position:absolute;margin-left:579.9pt;margin-top:51.95pt;width:22.6pt;height:45.5pt;z-index:-251660800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DjvQIAAK8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" filled="f" stroked="f">
                  <v:textbox style="mso-fit-shape-to-text:t" inset="0,0,0,0">
                    <w:txbxContent>
                      <w:p w:rsidR="00775FB7" w:rsidRDefault="00775FB7" w:rsidP="00051D01">
                        <w:pPr>
                          <w:spacing w:line="910" w:lineRule="exact"/>
                          <w:ind w:left="100"/>
                        </w:pPr>
                      </w:p>
                    </w:txbxContent>
                  </v:textbox>
                  <w10:wrap type="square" anchorx="margin" anchory="margin"/>
                </v:shape>
              </w:pict>
            </w:r>
            <w:r>
              <w:rPr>
                <w:noProof/>
                <w:lang w:eastAsia="ru-RU"/>
              </w:rPr>
              <w:pict>
                <v:shape id="Поле 2" o:spid="_x0000_s1028" type="#_x0000_t202" style="position:absolute;margin-left:591.45pt;margin-top:-14.3pt;width:8.75pt;height:14pt;z-index:-251659776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" filled="f" stroked="f">
                  <v:textbox style="mso-fit-shape-to-text:t" inset="0,0,0,0">
                    <w:txbxContent>
                      <w:p w:rsidR="00775FB7" w:rsidRDefault="00775FB7" w:rsidP="00051D01">
                        <w:pPr>
                          <w:spacing w:line="280" w:lineRule="exact"/>
                        </w:pPr>
                      </w:p>
                    </w:txbxContent>
                  </v:textbox>
                  <w10:wrap type="square" anchorx="margin" anchory="margin"/>
                </v:shape>
              </w:pict>
            </w: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три группы про</w:t>
            </w:r>
            <w:r w:rsidRPr="00583680">
              <w:rPr>
                <w:rFonts w:ascii="Times New Roman" w:hAnsi="Times New Roman"/>
              </w:rPr>
              <w:softHyphen/>
              <w:t>странственных искусств: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</w:t>
            </w:r>
            <w:r w:rsidRPr="00583680">
              <w:rPr>
                <w:rFonts w:ascii="Times New Roman" w:hAnsi="Times New Roman"/>
              </w:rPr>
              <w:softHyphen/>
              <w:t>ные, конструктивные и декор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 xml:space="preserve">тивные,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их различное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значение в жизни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роль изобразительных искусств в повседневной жизни чел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ве</w:t>
            </w:r>
            <w:r w:rsidRPr="00583680">
              <w:rPr>
                <w:rFonts w:ascii="Times New Roman" w:hAnsi="Times New Roman"/>
              </w:rPr>
              <w:softHyphen/>
              <w:t>ка, в организации общения людей, в создании среды материального окр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же</w:t>
            </w:r>
            <w:r w:rsidRPr="00583680">
              <w:rPr>
                <w:rFonts w:ascii="Times New Roman" w:hAnsi="Times New Roman"/>
              </w:rPr>
              <w:softHyphen/>
              <w:t>ния, в развитии культуры и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став</w:t>
            </w:r>
            <w:r w:rsidRPr="00583680">
              <w:rPr>
                <w:rFonts w:ascii="Times New Roman" w:hAnsi="Times New Roman"/>
              </w:rPr>
              <w:softHyphen/>
              <w:t>лений человека о самом себе.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</w:rPr>
              <w:t>обизо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разительном искусстве как о сфере художественного познания и создания образной картины мира.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Рассуждать</w:t>
            </w:r>
            <w:r w:rsidRPr="00583680">
              <w:rPr>
                <w:rFonts w:ascii="Times New Roman" w:hAnsi="Times New Roman"/>
              </w:rPr>
              <w:t xml:space="preserve"> о роли зрителя в жизни искусства, о зрительских умениях и культуре, о творческой активности зрителя.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Характеризовать и объяснять</w:t>
            </w:r>
            <w:r w:rsidRPr="00583680">
              <w:rPr>
                <w:rFonts w:ascii="Times New Roman" w:hAnsi="Times New Roman"/>
              </w:rPr>
              <w:t xml:space="preserve"> во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приятие произведений как творческую деятельность.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определять, </w:t>
            </w:r>
            <w:r w:rsidRPr="00583680">
              <w:rPr>
                <w:rFonts w:ascii="Times New Roman" w:hAnsi="Times New Roman"/>
              </w:rPr>
              <w:t>к какому виду искусства относится рассматриваемое произведение.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Понимать, </w:t>
            </w:r>
            <w:r w:rsidRPr="00583680">
              <w:rPr>
                <w:rFonts w:ascii="Times New Roman" w:hAnsi="Times New Roman"/>
              </w:rPr>
              <w:t>что восприятие произве</w:t>
            </w:r>
            <w:r w:rsidRPr="00583680">
              <w:rPr>
                <w:rFonts w:ascii="Times New Roman" w:hAnsi="Times New Roman"/>
              </w:rPr>
              <w:softHyphen/>
              <w:t>дения искусства — творческая де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тель</w:t>
            </w:r>
            <w:r w:rsidRPr="00583680">
              <w:rPr>
                <w:rFonts w:ascii="Times New Roman" w:hAnsi="Times New Roman"/>
              </w:rPr>
              <w:softHyphen/>
              <w:t>ность на основе зрительской культуры, т. е. определенных знаний и умений.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венные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риалы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Значение особенностей художест</w:t>
            </w:r>
            <w:r w:rsidRPr="00583680">
              <w:rPr>
                <w:rFonts w:ascii="Times New Roman" w:hAnsi="Times New Roman"/>
              </w:rPr>
              <w:softHyphen/>
              <w:t>венного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риала в создании художе</w:t>
            </w:r>
            <w:r w:rsidRPr="00583680">
              <w:rPr>
                <w:rFonts w:ascii="Times New Roman" w:hAnsi="Times New Roman"/>
              </w:rPr>
              <w:softHyphen/>
              <w:t>ственного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Художественный материал и худо</w:t>
            </w:r>
            <w:r w:rsidRPr="00583680">
              <w:rPr>
                <w:rFonts w:ascii="Times New Roman" w:hAnsi="Times New Roman"/>
              </w:rPr>
              <w:softHyphen/>
              <w:t>жественный изобразительный язык.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Художественный материал и худо</w:t>
            </w:r>
            <w:r w:rsidRPr="00583680">
              <w:rPr>
                <w:rFonts w:ascii="Times New Roman" w:hAnsi="Times New Roman"/>
              </w:rPr>
              <w:softHyphen/>
              <w:t>жественная техника.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Основные скульптурные материалы: особенн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 их выразительности и применения.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Графические материалы и их осо</w:t>
            </w:r>
            <w:r w:rsidRPr="00583680">
              <w:rPr>
                <w:rFonts w:ascii="Times New Roman" w:hAnsi="Times New Roman"/>
              </w:rPr>
              <w:softHyphen/>
              <w:t>бенности.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Живописные материалы. Разные ви</w:t>
            </w:r>
            <w:r w:rsidRPr="00583680">
              <w:rPr>
                <w:rFonts w:ascii="Times New Roman" w:hAnsi="Times New Roman"/>
              </w:rPr>
              <w:softHyphen/>
              <w:t>ды красок и их применение в разных видах работы художн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композиции с целью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следования художественных возможностей 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сок (гуашь, акварель, акрил и др.) и графических материа</w:t>
            </w:r>
            <w:r w:rsidRPr="00583680">
              <w:rPr>
                <w:rFonts w:ascii="Times New Roman" w:hAnsi="Times New Roman"/>
              </w:rPr>
              <w:softHyphen/>
              <w:t>лов (уголь, сангина, перо, тушь, пас</w:t>
            </w:r>
            <w:r w:rsidRPr="00583680">
              <w:rPr>
                <w:rFonts w:ascii="Times New Roman" w:hAnsi="Times New Roman"/>
              </w:rPr>
              <w:softHyphen/>
              <w:t>тель и др.).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живописные и графи</w:t>
            </w:r>
            <w:r w:rsidRPr="00583680">
              <w:rPr>
                <w:rFonts w:ascii="Times New Roman" w:hAnsi="Times New Roman"/>
              </w:rPr>
              <w:softHyphen/>
              <w:t>ческие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риалы,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Иметь представление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высказы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ваться </w:t>
            </w:r>
            <w:r w:rsidRPr="00583680">
              <w:rPr>
                <w:rFonts w:ascii="Times New Roman" w:hAnsi="Times New Roman"/>
              </w:rPr>
              <w:t>о роли художественного мате</w:t>
            </w:r>
            <w:r w:rsidRPr="00583680">
              <w:rPr>
                <w:rFonts w:ascii="Times New Roman" w:hAnsi="Times New Roman"/>
              </w:rPr>
              <w:softHyphen/>
              <w:t>риала в построении художественного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выразительные особенности различных художествен</w:t>
            </w:r>
            <w:r w:rsidRPr="00583680">
              <w:rPr>
                <w:rFonts w:ascii="Times New Roman" w:hAnsi="Times New Roman"/>
              </w:rPr>
              <w:softHyphen/>
              <w:t>ных материалов при создании художе</w:t>
            </w:r>
            <w:r w:rsidRPr="00583680">
              <w:rPr>
                <w:rFonts w:ascii="Times New Roman" w:hAnsi="Times New Roman"/>
              </w:rPr>
              <w:softHyphen/>
              <w:t>ственного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давать характеристи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ки </w:t>
            </w:r>
            <w:r w:rsidRPr="00583680">
              <w:rPr>
                <w:rFonts w:ascii="Times New Roman" w:hAnsi="Times New Roman"/>
              </w:rPr>
              <w:t>основным графическим и живопис</w:t>
            </w:r>
            <w:r w:rsidRPr="00583680">
              <w:rPr>
                <w:rFonts w:ascii="Times New Roman" w:hAnsi="Times New Roman"/>
              </w:rPr>
              <w:softHyphen/>
              <w:t>ным материалам.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</w:rPr>
              <w:t>работы гра</w:t>
            </w:r>
            <w:r w:rsidRPr="00583680">
              <w:rPr>
                <w:rFonts w:ascii="Times New Roman" w:hAnsi="Times New Roman"/>
              </w:rPr>
              <w:softHyphen/>
              <w:t>фическими и живописными матери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ла</w:t>
            </w:r>
            <w:r w:rsidRPr="00583680">
              <w:rPr>
                <w:rFonts w:ascii="Times New Roman" w:hAnsi="Times New Roman"/>
              </w:rPr>
              <w:softHyphen/>
              <w:t>ми в процессе создания творческой ра</w:t>
            </w:r>
            <w:r w:rsidRPr="00583680">
              <w:rPr>
                <w:rFonts w:ascii="Times New Roman" w:hAnsi="Times New Roman"/>
              </w:rPr>
              <w:softHyphen/>
              <w:t>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</w:rPr>
              <w:t>композиционные навы</w:t>
            </w:r>
            <w:r w:rsidRPr="00583680">
              <w:rPr>
                <w:rFonts w:ascii="Times New Roman" w:hAnsi="Times New Roman"/>
              </w:rPr>
              <w:softHyphen/>
              <w:t>ки, чувство ритма, вкус в работе с ху</w:t>
            </w:r>
            <w:r w:rsidRPr="00583680">
              <w:rPr>
                <w:rFonts w:ascii="Times New Roman" w:hAnsi="Times New Roman"/>
              </w:rPr>
              <w:softHyphen/>
              <w:t>дожественными материалами.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Рисунок — основа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тельного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творчества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Рисунок — основа мастерства ху</w:t>
            </w:r>
            <w:r w:rsidRPr="00583680">
              <w:rPr>
                <w:rFonts w:ascii="Times New Roman" w:hAnsi="Times New Roman"/>
              </w:rPr>
              <w:softHyphen/>
              <w:t>дожника. Виды рисунка. Подготови</w:t>
            </w:r>
            <w:r w:rsidRPr="00583680">
              <w:rPr>
                <w:rFonts w:ascii="Times New Roman" w:hAnsi="Times New Roman"/>
              </w:rPr>
              <w:softHyphen/>
              <w:t>тельный рисунок как этап в работе над произведением любого вида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</w:t>
            </w:r>
            <w:r w:rsidRPr="00583680">
              <w:rPr>
                <w:rFonts w:ascii="Times New Roman" w:hAnsi="Times New Roman"/>
              </w:rPr>
              <w:softHyphen/>
              <w:t>ственных искусств.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Зарисовка. Набросок. Учебный ри</w:t>
            </w:r>
            <w:r w:rsidRPr="00583680">
              <w:rPr>
                <w:rFonts w:ascii="Times New Roman" w:hAnsi="Times New Roman"/>
              </w:rPr>
              <w:softHyphen/>
              <w:t>сунок. Творч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ский рисунок как само</w:t>
            </w:r>
            <w:r w:rsidRPr="00583680">
              <w:rPr>
                <w:rFonts w:ascii="Times New Roman" w:hAnsi="Times New Roman"/>
              </w:rPr>
              <w:softHyphen/>
              <w:t>стоятельное графическое произведение.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Выразительные возможности графи</w:t>
            </w:r>
            <w:r w:rsidRPr="00583680">
              <w:rPr>
                <w:rFonts w:ascii="Times New Roman" w:hAnsi="Times New Roman"/>
              </w:rPr>
              <w:softHyphen/>
              <w:t>ческих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Навыки работы с графическими ма</w:t>
            </w:r>
            <w:r w:rsidRPr="00583680">
              <w:rPr>
                <w:rFonts w:ascii="Times New Roman" w:hAnsi="Times New Roman"/>
              </w:rPr>
              <w:softHyphen/>
              <w:t>териалами.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Развитие навыка рисования. Рису</w:t>
            </w:r>
            <w:r w:rsidRPr="00583680">
              <w:rPr>
                <w:rFonts w:ascii="Times New Roman" w:hAnsi="Times New Roman"/>
              </w:rPr>
              <w:softHyphen/>
              <w:t>нок с натуры. Умение рассматривать, сравнивать и обобщать пространствен</w:t>
            </w:r>
            <w:r w:rsidRPr="00583680">
              <w:rPr>
                <w:rFonts w:ascii="Times New Roman" w:hAnsi="Times New Roman"/>
              </w:rPr>
              <w:softHyphen/>
              <w:t>ные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зарисовок с натуры 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дельных растений, травинок, веточек, соцветий или простых мелких предметов.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карандаши разной твердости, уголь, фломастер, гелевая ручка, тушь (на выбор учителя),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</w:rPr>
              <w:t>о ри</w:t>
            </w:r>
            <w:r w:rsidRPr="00583680">
              <w:rPr>
                <w:rFonts w:ascii="Times New Roman" w:hAnsi="Times New Roman"/>
              </w:rPr>
              <w:softHyphen/>
              <w:t>сунке как виде художественного твор</w:t>
            </w:r>
            <w:r w:rsidRPr="00583680">
              <w:rPr>
                <w:rFonts w:ascii="Times New Roman" w:hAnsi="Times New Roman"/>
              </w:rPr>
              <w:softHyphen/>
              <w:t>чества.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</w:rPr>
              <w:t>виды рисунка по их це</w:t>
            </w:r>
            <w:r w:rsidRPr="00583680">
              <w:rPr>
                <w:rFonts w:ascii="Times New Roman" w:hAnsi="Times New Roman"/>
              </w:rPr>
              <w:softHyphen/>
              <w:t>лям и художественным задачам.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583680">
              <w:rPr>
                <w:rFonts w:ascii="Times New Roman" w:hAnsi="Times New Roman"/>
              </w:rPr>
              <w:t>в обсуждении вырази</w:t>
            </w:r>
            <w:r w:rsidRPr="00583680">
              <w:rPr>
                <w:rFonts w:ascii="Times New Roman" w:hAnsi="Times New Roman"/>
              </w:rPr>
              <w:softHyphen/>
              <w:t>тельности и художественности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лич</w:t>
            </w:r>
            <w:r w:rsidRPr="00583680">
              <w:rPr>
                <w:rFonts w:ascii="Times New Roman" w:hAnsi="Times New Roman"/>
              </w:rPr>
              <w:softHyphen/>
              <w:t>ных видов рисунков мастеров.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</w:t>
            </w:r>
            <w:r w:rsidRPr="00583680">
              <w:rPr>
                <w:rFonts w:ascii="Times New Roman" w:hAnsi="Times New Roman"/>
              </w:rPr>
              <w:t>начальными навыками рисунка с натуры.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</w:rPr>
              <w:t>Учиться рассматривать,</w:t>
            </w:r>
            <w:r w:rsidRPr="00583680">
              <w:rPr>
                <w:rFonts w:ascii="Times New Roman" w:hAnsi="Times New Roman"/>
                <w:b/>
                <w:bCs/>
              </w:rPr>
              <w:t>сравни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обобщать </w:t>
            </w:r>
            <w:r w:rsidRPr="00583680">
              <w:rPr>
                <w:rFonts w:ascii="Times New Roman" w:hAnsi="Times New Roman"/>
              </w:rPr>
              <w:t>пространственные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навыками </w:t>
            </w:r>
            <w:r w:rsidRPr="00583680">
              <w:rPr>
                <w:rFonts w:ascii="Times New Roman" w:hAnsi="Times New Roman"/>
              </w:rPr>
              <w:t>размещения рисунка в листе.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навыками </w:t>
            </w:r>
            <w:r w:rsidRPr="00583680">
              <w:rPr>
                <w:rFonts w:ascii="Times New Roman" w:hAnsi="Times New Roman"/>
              </w:rPr>
              <w:t>работы с графическими материалами в проце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се выполнения творческих заданий.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Линия и ее вырази</w:t>
            </w:r>
            <w:r w:rsidRPr="00583680">
              <w:rPr>
                <w:rFonts w:ascii="Times New Roman" w:hAnsi="Times New Roman"/>
              </w:rPr>
              <w:softHyphen/>
              <w:t>тельные во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можности Ритм линий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Выразительные свойства линии, ви</w:t>
            </w:r>
            <w:r w:rsidRPr="00583680">
              <w:rPr>
                <w:rFonts w:ascii="Times New Roman" w:hAnsi="Times New Roman"/>
              </w:rPr>
              <w:softHyphen/>
              <w:t>ды и хара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тер линейных изображений.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Условность и образность линейного изображ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Ритм линий, ритмическая организа</w:t>
            </w:r>
            <w:r w:rsidRPr="00583680">
              <w:rPr>
                <w:rFonts w:ascii="Times New Roman" w:hAnsi="Times New Roman"/>
              </w:rPr>
              <w:softHyphen/>
              <w:t>ция листа. Роль ритма в создании художественного образа. Линейные гра</w:t>
            </w:r>
            <w:r w:rsidRPr="00583680">
              <w:rPr>
                <w:rFonts w:ascii="Times New Roman" w:hAnsi="Times New Roman"/>
              </w:rPr>
              <w:softHyphen/>
              <w:t>фические рисунки известных от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чест</w:t>
            </w:r>
            <w:r w:rsidRPr="00583680">
              <w:rPr>
                <w:rFonts w:ascii="Times New Roman" w:hAnsi="Times New Roman"/>
              </w:rPr>
              <w:softHyphen/>
              <w:t>венных и зарубежных мастеров.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(по представ</w:t>
            </w:r>
            <w:r w:rsidRPr="00583680">
              <w:rPr>
                <w:rFonts w:ascii="Times New Roman" w:hAnsi="Times New Roman"/>
              </w:rPr>
              <w:softHyphen/>
              <w:t>лению) 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нейных рисунков трав, кото</w:t>
            </w:r>
            <w:r w:rsidRPr="00583680">
              <w:rPr>
                <w:rFonts w:ascii="Times New Roman" w:hAnsi="Times New Roman"/>
              </w:rPr>
              <w:softHyphen/>
              <w:t>рые колышет ветер (линейный ритм, линейные узоры травяных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цветий, разнообразие в характере линий — тон</w:t>
            </w:r>
            <w:r w:rsidRPr="00583680">
              <w:rPr>
                <w:rFonts w:ascii="Times New Roman" w:hAnsi="Times New Roman"/>
              </w:rPr>
              <w:softHyphen/>
              <w:t>ких, широких, ломких, корявых, вол</w:t>
            </w:r>
            <w:r w:rsidRPr="00583680">
              <w:rPr>
                <w:rFonts w:ascii="Times New Roman" w:hAnsi="Times New Roman"/>
              </w:rPr>
              <w:softHyphen/>
              <w:t>нистых, стремительных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карандаши или уголь, тушь, бум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представления </w:t>
            </w:r>
            <w:r w:rsidRPr="00583680">
              <w:rPr>
                <w:rFonts w:ascii="Times New Roman" w:hAnsi="Times New Roman"/>
              </w:rPr>
              <w:t>о вы</w:t>
            </w:r>
            <w:r w:rsidRPr="00583680">
              <w:rPr>
                <w:rFonts w:ascii="Times New Roman" w:hAnsi="Times New Roman"/>
              </w:rPr>
              <w:softHyphen/>
              <w:t>разительных возможностях линии, о ли</w:t>
            </w:r>
            <w:r w:rsidRPr="00583680">
              <w:rPr>
                <w:rFonts w:ascii="Times New Roman" w:hAnsi="Times New Roman"/>
              </w:rPr>
              <w:softHyphen/>
              <w:t>нии каквыражении эмоций, чувств, впечатлений художника.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Объяснять,</w:t>
            </w:r>
            <w:r w:rsidRPr="00583680">
              <w:rPr>
                <w:rFonts w:ascii="Times New Roman" w:hAnsi="Times New Roman"/>
              </w:rPr>
              <w:t xml:space="preserve"> что такое ритм и его 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чение в создании изобразительного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Рассуждать</w:t>
            </w:r>
            <w:r w:rsidRPr="00583680">
              <w:rPr>
                <w:rFonts w:ascii="Times New Roman" w:hAnsi="Times New Roman"/>
              </w:rPr>
              <w:t xml:space="preserve"> о характере художес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венного образа в различных линейных рисунках известных художников.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Выбирать</w:t>
            </w:r>
            <w:r w:rsidRPr="00583680">
              <w:rPr>
                <w:rFonts w:ascii="Times New Roman" w:hAnsi="Times New Roman"/>
              </w:rPr>
              <w:t xml:space="preserve"> характер линий для созд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ния ярких, эмоциональных образов в рисунке.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Овладеватьнавыками </w:t>
            </w:r>
            <w:r w:rsidRPr="00583680">
              <w:rPr>
                <w:rFonts w:ascii="Times New Roman" w:hAnsi="Times New Roman"/>
              </w:rPr>
              <w:t>передачи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ного эмоционального состояния,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строения с помощью ритма и разли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ного характера линий, штрихов, ро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черков и др.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Овладевать навыками</w:t>
            </w:r>
            <w:r w:rsidRPr="00583680">
              <w:rPr>
                <w:rFonts w:ascii="Times New Roman" w:hAnsi="Times New Roman"/>
              </w:rPr>
              <w:t xml:space="preserve"> ритмического линейного изображения движения (динамики) и статики (спокойствия).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Знать и называть</w:t>
            </w:r>
            <w:r w:rsidRPr="00583680">
              <w:rPr>
                <w:rFonts w:ascii="Times New Roman" w:hAnsi="Times New Roman"/>
              </w:rPr>
              <w:t xml:space="preserve"> линейные граф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ческие рисунки известных художн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ков.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Пятно как средство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ражения. Ритм пя</w:t>
            </w:r>
            <w:r w:rsidRPr="00583680">
              <w:rPr>
                <w:rFonts w:ascii="Times New Roman" w:hAnsi="Times New Roman"/>
              </w:rPr>
              <w:softHyphen/>
              <w:t>тен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Пятно в изобразительном искусстве. Роль пятна в изображении и его выра</w:t>
            </w:r>
            <w:r w:rsidRPr="00583680">
              <w:rPr>
                <w:rFonts w:ascii="Times New Roman" w:hAnsi="Times New Roman"/>
              </w:rPr>
              <w:softHyphen/>
              <w:t>зительные возможн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сти. Понятие силу</w:t>
            </w:r>
            <w:r w:rsidRPr="00583680">
              <w:rPr>
                <w:rFonts w:ascii="Times New Roman" w:hAnsi="Times New Roman"/>
              </w:rPr>
              <w:softHyphen/>
              <w:t>эта.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Тон и тональные отношения: темное и светлое. Тональная шкала. Понятие тонального контр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ста. Резкий (сильный) контраст и мягкий (сл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бый) контраст.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Характер поверхности пятна — по</w:t>
            </w:r>
            <w:r w:rsidRPr="00583680">
              <w:rPr>
                <w:rFonts w:ascii="Times New Roman" w:hAnsi="Times New Roman"/>
              </w:rPr>
              <w:softHyphen/>
              <w:t>нятие факт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ры. Граница пятна.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Композиция листа: ритм пятен, до</w:t>
            </w:r>
            <w:r w:rsidRPr="00583680">
              <w:rPr>
                <w:rFonts w:ascii="Times New Roman" w:hAnsi="Times New Roman"/>
              </w:rPr>
              <w:softHyphen/>
              <w:t>минирующее пятно. Линия и пятно.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различных осенних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стояний в природе (ветер, ту</w:t>
            </w:r>
            <w:r w:rsidRPr="00583680">
              <w:rPr>
                <w:rFonts w:ascii="Times New Roman" w:hAnsi="Times New Roman"/>
              </w:rPr>
              <w:softHyphen/>
              <w:t>чи, дождь, туман; яркое солнце и тени).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черная и белая гуашь, кисти, белая бумага или бумага для ап</w:t>
            </w:r>
            <w:r w:rsidRPr="00583680">
              <w:rPr>
                <w:rFonts w:ascii="Times New Roman" w:hAnsi="Times New Roman"/>
              </w:rPr>
              <w:softHyphen/>
              <w:t>пликаций, клей.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Овладевать</w:t>
            </w:r>
            <w:r w:rsidRPr="00583680">
              <w:rPr>
                <w:rFonts w:ascii="Times New Roman" w:hAnsi="Times New Roman"/>
              </w:rPr>
              <w:t xml:space="preserve"> представлениями о пятне как одном из основных средств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Приобретать навыки</w:t>
            </w:r>
            <w:r w:rsidRPr="00583680">
              <w:rPr>
                <w:rFonts w:ascii="Times New Roman" w:hAnsi="Times New Roman"/>
              </w:rPr>
              <w:t xml:space="preserve"> обобщенного, целостного видения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Развивать</w:t>
            </w:r>
            <w:r w:rsidRPr="00583680">
              <w:rPr>
                <w:rFonts w:ascii="Times New Roman" w:hAnsi="Times New Roman"/>
              </w:rPr>
              <w:t xml:space="preserve"> аналитические возможн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 глаза, умение видеть тональные отношения (светлее или темнее).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Осваивать</w:t>
            </w:r>
            <w:r w:rsidRPr="00583680">
              <w:rPr>
                <w:rFonts w:ascii="Times New Roman" w:hAnsi="Times New Roman"/>
              </w:rPr>
              <w:t xml:space="preserve"> навыки композиционного мышления на основе ритма пятен, ритмической организации плоскости листа.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Овладевать</w:t>
            </w:r>
            <w:r w:rsidRPr="00583680">
              <w:rPr>
                <w:rFonts w:ascii="Times New Roman" w:hAnsi="Times New Roman"/>
              </w:rPr>
              <w:t xml:space="preserve"> простыми навыками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бражения с помощью пятна и тонал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ных отношений.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Осуществлять</w:t>
            </w:r>
            <w:r w:rsidRPr="00583680">
              <w:rPr>
                <w:rFonts w:ascii="Times New Roman" w:hAnsi="Times New Roman"/>
              </w:rPr>
              <w:t xml:space="preserve"> на основе ритма 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нальных пятен собственный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художественный замысел, связанный с изображением состояния природы (гроза, туман, солнце и т. д.). 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Цвет. Основы цветоведения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цвета в изобразительном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и свет, источник света. Физи</w:t>
            </w:r>
            <w:r w:rsidRPr="00583680">
              <w:rPr>
                <w:rFonts w:ascii="Times New Roman" w:hAnsi="Times New Roman"/>
              </w:rPr>
              <w:softHyphen/>
              <w:t>ческая основа цвета и восприятие цве</w:t>
            </w:r>
            <w:r w:rsidRPr="00583680">
              <w:rPr>
                <w:rFonts w:ascii="Times New Roman" w:hAnsi="Times New Roman"/>
              </w:rPr>
              <w:softHyphen/>
              <w:t>та человеком. Цветовой спектр, радуга.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Цветовой круг как наглядный гео</w:t>
            </w:r>
            <w:r w:rsidRPr="00583680">
              <w:rPr>
                <w:rFonts w:ascii="Times New Roman" w:hAnsi="Times New Roman"/>
              </w:rPr>
              <w:softHyphen/>
              <w:t>метрический порядок множества цветов.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Три основных цвета. Дополнитель</w:t>
            </w:r>
            <w:r w:rsidRPr="00583680">
              <w:rPr>
                <w:rFonts w:ascii="Times New Roman" w:hAnsi="Times New Roman"/>
              </w:rPr>
              <w:softHyphen/>
              <w:t>ный цвет. 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новные и составные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Насыщенность цвета, светлота цве</w:t>
            </w:r>
            <w:r w:rsidRPr="00583680">
              <w:rPr>
                <w:rFonts w:ascii="Times New Roman" w:hAnsi="Times New Roman"/>
              </w:rPr>
              <w:softHyphen/>
              <w:t>та, цветот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нальная шкала.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Восприятие цвета — ощущения, впечатления от цвета. Воздействие цве</w:t>
            </w:r>
            <w:r w:rsidRPr="00583680">
              <w:rPr>
                <w:rFonts w:ascii="Times New Roman" w:hAnsi="Times New Roman"/>
              </w:rPr>
              <w:softHyphen/>
              <w:t>та на человека. Изменч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вость нашего восприятия цвета в зависимости от вза</w:t>
            </w:r>
            <w:r w:rsidRPr="00583680">
              <w:rPr>
                <w:rFonts w:ascii="Times New Roman" w:hAnsi="Times New Roman"/>
              </w:rPr>
              <w:softHyphen/>
              <w:t>имодействия цветовых пятен.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Символическое значение цвета в различных культурах. Значение симво</w:t>
            </w:r>
            <w:r w:rsidRPr="00583680">
              <w:rPr>
                <w:rFonts w:ascii="Times New Roman" w:hAnsi="Times New Roman"/>
              </w:rPr>
              <w:softHyphen/>
              <w:t>лического понимания цвета и его воз</w:t>
            </w:r>
            <w:r w:rsidRPr="00583680">
              <w:rPr>
                <w:rFonts w:ascii="Times New Roman" w:hAnsi="Times New Roman"/>
              </w:rPr>
              <w:softHyphen/>
              <w:t>действия на наше восприятие.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Выполнение упражне</w:t>
            </w:r>
            <w:r w:rsidRPr="00583680">
              <w:rPr>
                <w:rFonts w:ascii="Times New Roman" w:hAnsi="Times New Roman"/>
              </w:rPr>
              <w:softHyphen/>
              <w:t>ний на взаим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действие цветовых пятен. 2. Создание фантази</w:t>
            </w:r>
            <w:r w:rsidRPr="00583680">
              <w:rPr>
                <w:rFonts w:ascii="Times New Roman" w:hAnsi="Times New Roman"/>
              </w:rPr>
              <w:t>й</w:t>
            </w:r>
            <w:r w:rsidRPr="00583680">
              <w:rPr>
                <w:rFonts w:ascii="Times New Roman" w:hAnsi="Times New Roman"/>
              </w:rPr>
              <w:t>ных изображений сказочных царств с использ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ванием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ог</w:t>
            </w:r>
            <w:r w:rsidRPr="00583680">
              <w:rPr>
                <w:rFonts w:ascii="Times New Roman" w:hAnsi="Times New Roman"/>
              </w:rPr>
              <w:softHyphen/>
              <w:t>раниченной палитры и с показом вари</w:t>
            </w:r>
            <w:r w:rsidRPr="00583680">
              <w:rPr>
                <w:rFonts w:ascii="Times New Roman" w:hAnsi="Times New Roman"/>
              </w:rPr>
              <w:softHyphen/>
              <w:t>ативных возможностей цвета («Царство Снежной кор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левы», «Изумрудный город»,«Розовая страна вечной молодос</w:t>
            </w:r>
            <w:r w:rsidRPr="00583680">
              <w:rPr>
                <w:rFonts w:ascii="Times New Roman" w:hAnsi="Times New Roman"/>
              </w:rPr>
              <w:softHyphen/>
              <w:t>ти», «Страна золотого солнца»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83680">
              <w:rPr>
                <w:rFonts w:ascii="Times New Roman" w:hAnsi="Times New Roman"/>
              </w:rPr>
              <w:t xml:space="preserve">понятия 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уметь объяснять </w:t>
            </w:r>
            <w:r w:rsidRPr="00583680">
              <w:rPr>
                <w:rFonts w:ascii="Times New Roman" w:hAnsi="Times New Roman"/>
              </w:rPr>
              <w:t>их значения: основной цвет, составной цвет, дополнительный цвет.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</w:rPr>
              <w:t>о физи</w:t>
            </w:r>
            <w:r w:rsidRPr="00583680">
              <w:rPr>
                <w:rFonts w:ascii="Times New Roman" w:hAnsi="Times New Roman"/>
              </w:rPr>
              <w:softHyphen/>
              <w:t>ческой природе света и восприятии цвета человеком.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</w:rPr>
              <w:t>о воздей</w:t>
            </w:r>
            <w:r w:rsidRPr="00583680">
              <w:rPr>
                <w:rFonts w:ascii="Times New Roman" w:hAnsi="Times New Roman"/>
              </w:rPr>
              <w:softHyphen/>
              <w:t>ствии цвета на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Сравнивать </w:t>
            </w:r>
            <w:r w:rsidRPr="00583680">
              <w:rPr>
                <w:rFonts w:ascii="Times New Roman" w:hAnsi="Times New Roman"/>
              </w:rPr>
              <w:t>особенности символи</w:t>
            </w:r>
            <w:r w:rsidRPr="00583680">
              <w:rPr>
                <w:rFonts w:ascii="Times New Roman" w:hAnsi="Times New Roman"/>
              </w:rPr>
              <w:softHyphen/>
              <w:t>ческого понимания цвета в различных культурах.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значение понятий: цве</w:t>
            </w:r>
            <w:r w:rsidRPr="00583680">
              <w:rPr>
                <w:rFonts w:ascii="Times New Roman" w:hAnsi="Times New Roman"/>
              </w:rPr>
              <w:softHyphen/>
              <w:t>товой круг, цветотональная шкала, на</w:t>
            </w:r>
            <w:r w:rsidRPr="00583680">
              <w:rPr>
                <w:rFonts w:ascii="Times New Roman" w:hAnsi="Times New Roman"/>
              </w:rPr>
              <w:softHyphen/>
              <w:t>сыщенность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Иметь навык </w:t>
            </w:r>
            <w:r w:rsidRPr="00583680">
              <w:rPr>
                <w:rFonts w:ascii="Times New Roman" w:hAnsi="Times New Roman"/>
              </w:rPr>
              <w:t>сравнения цветовых пятен по тону, смешения красок, 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лу</w:t>
            </w:r>
            <w:r w:rsidRPr="00583680">
              <w:rPr>
                <w:rFonts w:ascii="Times New Roman" w:hAnsi="Times New Roman"/>
              </w:rPr>
              <w:softHyphen/>
              <w:t>чения различных оттенков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Расширять </w:t>
            </w:r>
            <w:r w:rsidRPr="00583680">
              <w:rPr>
                <w:rFonts w:ascii="Times New Roman" w:hAnsi="Times New Roman"/>
              </w:rPr>
              <w:t>свой творческий опыт, экспериментируя с вариациями цвета при создании фантазийной цветовой композиции.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</w:rPr>
              <w:t>основные и составные, теплые и холодные, конт</w:t>
            </w:r>
            <w:r w:rsidRPr="00583680">
              <w:rPr>
                <w:rFonts w:ascii="Times New Roman" w:hAnsi="Times New Roman"/>
              </w:rPr>
              <w:softHyphen/>
              <w:t>растные и дополнительные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образы, используя все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разительные возможности цвета.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в прои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ведениях ж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вописи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Эмоциональное восприятие цвета человеком.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в окружающей нас жизни. Цвет как выр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зительное средство в пространственных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Искусство живописи.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цветовых отношений. Цве</w:t>
            </w:r>
            <w:r w:rsidRPr="00583680">
              <w:rPr>
                <w:rFonts w:ascii="Times New Roman" w:hAnsi="Times New Roman"/>
              </w:rPr>
              <w:softHyphen/>
              <w:t>товой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траст. Понятиетеплого и хо</w:t>
            </w:r>
            <w:r w:rsidRPr="00583680">
              <w:rPr>
                <w:rFonts w:ascii="Times New Roman" w:hAnsi="Times New Roman"/>
              </w:rPr>
              <w:softHyphen/>
              <w:t>лодного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«локальный цвет».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«колорит». Колорит в жи</w:t>
            </w:r>
            <w:r w:rsidRPr="00583680">
              <w:rPr>
                <w:rFonts w:ascii="Times New Roman" w:hAnsi="Times New Roman"/>
              </w:rPr>
              <w:softHyphen/>
              <w:t>вописи как цветовой строй, выражаю</w:t>
            </w:r>
            <w:r w:rsidRPr="00583680">
              <w:rPr>
                <w:rFonts w:ascii="Times New Roman" w:hAnsi="Times New Roman"/>
              </w:rPr>
              <w:softHyphen/>
              <w:t>щий образную мысль художника.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Умение видеть цветовые отношения.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Живое смешение красок. Взаимо</w:t>
            </w:r>
            <w:r w:rsidRPr="00583680">
              <w:rPr>
                <w:rFonts w:ascii="Times New Roman" w:hAnsi="Times New Roman"/>
              </w:rPr>
              <w:softHyphen/>
              <w:t>действие цвет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вых пятен и цветовая композиция. Фактура в живописи.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</w:t>
            </w:r>
            <w:r w:rsidRPr="00583680">
              <w:rPr>
                <w:rFonts w:ascii="Times New Roman" w:hAnsi="Times New Roman"/>
              </w:rPr>
              <w:softHyphen/>
              <w:t>разительность мазка.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осеннегоскульптуре бук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 с разным колористическим со</w:t>
            </w:r>
            <w:r w:rsidRPr="00583680">
              <w:rPr>
                <w:rFonts w:ascii="Times New Roman" w:hAnsi="Times New Roman"/>
              </w:rPr>
              <w:softHyphen/>
              <w:t>стоянием (я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кий, радостный букет зо</w:t>
            </w:r>
            <w:r w:rsidRPr="00583680">
              <w:rPr>
                <w:rFonts w:ascii="Times New Roman" w:hAnsi="Times New Roman"/>
              </w:rPr>
              <w:softHyphen/>
              <w:t>лотой осени, времени урожаев и груст</w:t>
            </w:r>
            <w:r w:rsidRPr="00583680">
              <w:rPr>
                <w:rFonts w:ascii="Times New Roman" w:hAnsi="Times New Roman"/>
              </w:rPr>
              <w:softHyphen/>
              <w:t>ный, серебристый, тихий букет поздней осени).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 (или акварель, акрил, темп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ра), кисти,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цвет как средство выразительности в живописных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из</w:t>
            </w:r>
            <w:r w:rsidRPr="00583680">
              <w:rPr>
                <w:rFonts w:ascii="Times New Roman" w:hAnsi="Times New Roman"/>
              </w:rPr>
              <w:softHyphen/>
              <w:t>ведениях.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понятия: </w:t>
            </w:r>
            <w:r w:rsidRPr="00583680">
              <w:rPr>
                <w:rFonts w:ascii="Times New Roman" w:hAnsi="Times New Roman"/>
              </w:rPr>
              <w:t>цветовые от</w:t>
            </w:r>
            <w:r w:rsidRPr="00583680">
              <w:rPr>
                <w:rFonts w:ascii="Times New Roman" w:hAnsi="Times New Roman"/>
              </w:rPr>
              <w:softHyphen/>
              <w:t>ношения, теплые ихолодные цвета, цветовой контраст, локальный цвет, сложный цвет.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</w:rPr>
              <w:t>теплые и хо</w:t>
            </w:r>
            <w:r w:rsidRPr="00583680">
              <w:rPr>
                <w:rFonts w:ascii="Times New Roman" w:hAnsi="Times New Roman"/>
              </w:rPr>
              <w:softHyphen/>
              <w:t>лодныеоттенки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понятие «колорит».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навык </w:t>
            </w:r>
            <w:r w:rsidRPr="00583680">
              <w:rPr>
                <w:rFonts w:ascii="Times New Roman" w:hAnsi="Times New Roman"/>
              </w:rPr>
              <w:t>колористическог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восприятия художественных произв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де</w:t>
            </w:r>
            <w:r w:rsidRPr="00583680">
              <w:rPr>
                <w:rFonts w:ascii="Times New Roman" w:hAnsi="Times New Roman"/>
              </w:rPr>
              <w:softHyphen/>
              <w:t>ний, умение любоваться красото</w:t>
            </w:r>
            <w:r w:rsidRPr="00583680">
              <w:rPr>
                <w:rFonts w:ascii="Times New Roman" w:hAnsi="Times New Roman"/>
              </w:rPr>
              <w:t>й</w:t>
            </w:r>
            <w:r w:rsidRPr="00583680">
              <w:rPr>
                <w:rFonts w:ascii="Times New Roman" w:hAnsi="Times New Roman"/>
              </w:rPr>
              <w:t>цве</w:t>
            </w:r>
            <w:r w:rsidRPr="00583680">
              <w:rPr>
                <w:rFonts w:ascii="Times New Roman" w:hAnsi="Times New Roman"/>
              </w:rPr>
              <w:softHyphen/>
              <w:t>та в произведениях искусства и в ре</w:t>
            </w:r>
            <w:r w:rsidRPr="00583680">
              <w:rPr>
                <w:rFonts w:ascii="Times New Roman" w:hAnsi="Times New Roman"/>
              </w:rPr>
              <w:softHyphen/>
              <w:t>альнойжизни.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>творческий опыт в пр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цессе создания</w:t>
            </w:r>
          </w:p>
          <w:p w:rsidR="00775FB7" w:rsidRPr="00583680" w:rsidRDefault="00775FB7" w:rsidP="0071610E">
            <w:pPr>
              <w:spacing w:after="0" w:line="240" w:lineRule="auto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красками цветовых образов с разли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 xml:space="preserve">ным эмоциональным звучанием.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Овладевать навыками</w:t>
            </w:r>
            <w:r w:rsidRPr="00583680">
              <w:rPr>
                <w:rFonts w:ascii="Times New Roman" w:hAnsi="Times New Roman"/>
              </w:rPr>
              <w:t xml:space="preserve"> живописного изображения.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Объемные изображения в скульптуре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Скульптура как вид изобразительно</w:t>
            </w:r>
            <w:r w:rsidRPr="00583680">
              <w:rPr>
                <w:rFonts w:ascii="Times New Roman" w:hAnsi="Times New Roman"/>
              </w:rPr>
              <w:softHyphen/>
              <w:t>го искусства. Виды скульптуры и их назначение в жизни л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 xml:space="preserve">дей.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Скульптур</w:t>
            </w:r>
            <w:r w:rsidRPr="00583680">
              <w:rPr>
                <w:rFonts w:ascii="Times New Roman" w:hAnsi="Times New Roman"/>
              </w:rPr>
              <w:softHyphen/>
              <w:t>ные памятники, парковая скульптура, камерная скульптура, произведения мелкой пл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стики. Рельеф, виды релье</w:t>
            </w:r>
            <w:r w:rsidRPr="00583680">
              <w:rPr>
                <w:rFonts w:ascii="Times New Roman" w:hAnsi="Times New Roman"/>
              </w:rPr>
              <w:softHyphen/>
              <w:t>фа. Выразительные возможности объем</w:t>
            </w:r>
            <w:r w:rsidRPr="00583680">
              <w:rPr>
                <w:rFonts w:ascii="Times New Roman" w:hAnsi="Times New Roman"/>
              </w:rPr>
              <w:softHyphen/>
              <w:t>ного изображения. Связь объема с ок</w:t>
            </w:r>
            <w:r w:rsidRPr="00583680">
              <w:rPr>
                <w:rFonts w:ascii="Times New Roman" w:hAnsi="Times New Roman"/>
              </w:rPr>
              <w:softHyphen/>
              <w:t>ружающим пространством и осв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щени</w:t>
            </w:r>
            <w:r w:rsidRPr="00583680">
              <w:rPr>
                <w:rFonts w:ascii="Times New Roman" w:hAnsi="Times New Roman"/>
              </w:rPr>
              <w:softHyphen/>
              <w:t>ем. Характер материала в скульптуре: гл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на (терракота, майолика, фаянс), камень (гранит, мрамор, известняк), металл (бронза, медь, жел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зо), дерево и др. Выразительные свойства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ных материалов и применение их в различ</w:t>
            </w:r>
            <w:r w:rsidRPr="00583680">
              <w:rPr>
                <w:rFonts w:ascii="Times New Roman" w:hAnsi="Times New Roman"/>
              </w:rPr>
              <w:softHyphen/>
              <w:t>ных видах скульптуры.Особенности восприятия скульптур</w:t>
            </w:r>
            <w:r w:rsidRPr="00583680">
              <w:rPr>
                <w:rFonts w:ascii="Times New Roman" w:hAnsi="Times New Roman"/>
              </w:rPr>
              <w:softHyphen/>
              <w:t>ного произведения зрителем, зрител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ские умения. Обход как важнейшее условие во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приятия круглой пласти</w:t>
            </w:r>
            <w:r w:rsidRPr="00583680">
              <w:rPr>
                <w:rFonts w:ascii="Times New Roman" w:hAnsi="Times New Roman"/>
              </w:rPr>
              <w:softHyphen/>
              <w:t>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объемных изоб</w:t>
            </w:r>
            <w:r w:rsidRPr="00583680">
              <w:rPr>
                <w:rFonts w:ascii="Times New Roman" w:hAnsi="Times New Roman"/>
              </w:rPr>
              <w:softHyphen/>
              <w:t>ражений ж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вотных в разных материа</w:t>
            </w:r>
            <w:r w:rsidRPr="00583680">
              <w:rPr>
                <w:rFonts w:ascii="Times New Roman" w:hAnsi="Times New Roman"/>
              </w:rPr>
              <w:softHyphen/>
              <w:t>лах.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пластилин, глина, мя</w:t>
            </w:r>
            <w:r w:rsidRPr="00583680">
              <w:rPr>
                <w:rFonts w:ascii="Times New Roman" w:hAnsi="Times New Roman"/>
              </w:rPr>
              <w:softHyphen/>
              <w:t>тая бумага, природныематериалы.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  <w:bCs/>
              </w:rPr>
              <w:t>виды скульптурных из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бражений,</w:t>
            </w:r>
            <w:r w:rsidRPr="00583680">
              <w:rPr>
                <w:rFonts w:ascii="Times New Roman" w:hAnsi="Times New Roman"/>
                <w:b/>
                <w:bCs/>
              </w:rPr>
              <w:t xml:space="preserve"> объяснять </w:t>
            </w:r>
            <w:r w:rsidRPr="00583680">
              <w:rPr>
                <w:rFonts w:ascii="Times New Roman" w:hAnsi="Times New Roman"/>
                <w:bCs/>
              </w:rPr>
              <w:t>их назначе</w:t>
            </w:r>
            <w:r w:rsidRPr="00583680">
              <w:rPr>
                <w:rFonts w:ascii="Times New Roman" w:hAnsi="Times New Roman"/>
                <w:bCs/>
              </w:rPr>
              <w:softHyphen/>
              <w:t>ние в жизни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основные скульп</w:t>
            </w:r>
            <w:r w:rsidRPr="00583680">
              <w:rPr>
                <w:rFonts w:ascii="Times New Roman" w:hAnsi="Times New Roman"/>
                <w:bCs/>
              </w:rPr>
              <w:softHyphen/>
              <w:t>турные материалы и условия их при</w:t>
            </w:r>
            <w:r w:rsidRPr="00583680">
              <w:rPr>
                <w:rFonts w:ascii="Times New Roman" w:hAnsi="Times New Roman"/>
                <w:bCs/>
              </w:rPr>
              <w:softHyphen/>
              <w:t>менения в объемных изображениях.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 средствах художест</w:t>
            </w:r>
            <w:r w:rsidRPr="00583680">
              <w:rPr>
                <w:rFonts w:ascii="Times New Roman" w:hAnsi="Times New Roman"/>
                <w:bCs/>
              </w:rPr>
              <w:softHyphen/>
              <w:t>венной выразительности в скульпту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ном образе.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Осваивать</w:t>
            </w:r>
            <w:r w:rsidRPr="00583680">
              <w:rPr>
                <w:rFonts w:ascii="Times New Roman" w:hAnsi="Times New Roman"/>
                <w:bCs/>
              </w:rPr>
              <w:t xml:space="preserve"> простые навыки худож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ственной выразительности в процессе создания объемного изображения ж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вотных различными материалами (лепка, бумагопластика и др.).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Основы языка изобра</w:t>
            </w:r>
            <w:r w:rsidRPr="00583680">
              <w:rPr>
                <w:rFonts w:ascii="Times New Roman" w:hAnsi="Times New Roman"/>
              </w:rPr>
              <w:softHyphen/>
              <w:t xml:space="preserve">жения </w:t>
            </w:r>
            <w:r w:rsidRPr="00583680">
              <w:rPr>
                <w:rFonts w:ascii="Times New Roman" w:hAnsi="Times New Roman"/>
                <w:i/>
                <w:iCs/>
              </w:rPr>
              <w:t>(обобщение те</w:t>
            </w:r>
            <w:r w:rsidRPr="00583680">
              <w:rPr>
                <w:rFonts w:ascii="Times New Roman" w:hAnsi="Times New Roman"/>
                <w:i/>
                <w:iCs/>
              </w:rPr>
              <w:softHyphen/>
              <w:t xml:space="preserve">мы)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Виды изобразительного искусства и их назнач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 в жизни людей. Пред</w:t>
            </w:r>
            <w:r w:rsidRPr="00583680">
              <w:rPr>
                <w:rFonts w:ascii="Times New Roman" w:hAnsi="Times New Roman"/>
              </w:rPr>
              <w:softHyphen/>
              <w:t>ставление о языке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бразительного искусства как о языке выраз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тельной формы. Художественные материалы и их выразительные возможности. Худо</w:t>
            </w:r>
            <w:r w:rsidRPr="00583680">
              <w:rPr>
                <w:rFonts w:ascii="Times New Roman" w:hAnsi="Times New Roman"/>
              </w:rPr>
              <w:softHyphen/>
              <w:t>жественное творчество и художествен</w:t>
            </w:r>
            <w:r w:rsidRPr="00583680">
              <w:rPr>
                <w:rFonts w:ascii="Times New Roman" w:hAnsi="Times New Roman"/>
              </w:rPr>
              <w:softHyphen/>
              <w:t>ное ма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терство. Художественное вос</w:t>
            </w:r>
            <w:r w:rsidRPr="00583680">
              <w:rPr>
                <w:rFonts w:ascii="Times New Roman" w:hAnsi="Times New Roman"/>
              </w:rPr>
              <w:softHyphen/>
              <w:t>приятие произв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дений и художественное восприятие реальности, зрительские умения. Культуросозидающая роль изобрази</w:t>
            </w:r>
            <w:r w:rsidRPr="00583680">
              <w:rPr>
                <w:rFonts w:ascii="Times New Roman" w:hAnsi="Times New Roman"/>
              </w:rPr>
              <w:softHyphen/>
              <w:t>тельного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выставке лучших творческих работ по теме с целью ана</w:t>
            </w:r>
            <w:r w:rsidRPr="00583680">
              <w:rPr>
                <w:rFonts w:ascii="Times New Roman" w:hAnsi="Times New Roman"/>
              </w:rPr>
              <w:softHyphen/>
              <w:t>лиза и подведения итогов изучения ма</w:t>
            </w:r>
            <w:r w:rsidRPr="00583680">
              <w:rPr>
                <w:rFonts w:ascii="Times New Roman" w:hAnsi="Times New Roman"/>
              </w:rPr>
              <w:softHyphen/>
              <w:t>териала; обсуждение худ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жественных особенностей работ.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 значении и роли иску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ства в жизни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Объяснять</w:t>
            </w:r>
            <w:r w:rsidRPr="00583680">
              <w:rPr>
                <w:rFonts w:ascii="Times New Roman" w:hAnsi="Times New Roman"/>
                <w:bCs/>
              </w:rPr>
              <w:t>, почему образуются ра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ные виды искусства, называть разные виды искусства, определять их назн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чение.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583680">
              <w:rPr>
                <w:rFonts w:ascii="Times New Roman" w:hAnsi="Times New Roman"/>
                <w:bCs/>
              </w:rPr>
              <w:t>почему изобразительное искусство — особый образный язык.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583680">
              <w:rPr>
                <w:rFonts w:ascii="Times New Roman" w:hAnsi="Times New Roman"/>
                <w:bCs/>
              </w:rPr>
              <w:t>о разных художес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венных материалах и их выразител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ных свойствах.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583680">
              <w:rPr>
                <w:rFonts w:ascii="Times New Roman" w:hAnsi="Times New Roman"/>
                <w:bCs/>
              </w:rPr>
              <w:t>в обсуждении содерж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ния и выразительных средств худож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ственных произведений.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Участвовать в выставке творч</w:t>
            </w:r>
            <w:r w:rsidRPr="00583680">
              <w:rPr>
                <w:rFonts w:ascii="Times New Roman" w:hAnsi="Times New Roman"/>
                <w:b/>
                <w:bCs/>
              </w:rPr>
              <w:t>е</w:t>
            </w:r>
            <w:r w:rsidRPr="00583680">
              <w:rPr>
                <w:rFonts w:ascii="Times New Roman" w:hAnsi="Times New Roman"/>
                <w:b/>
                <w:bCs/>
              </w:rPr>
              <w:t>ских работ.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027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Мир наших вещей. Натюрморт (8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История развития жанра «натюрморт» в контексте развития художественной культуры.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Натюрморт как отражение мировоззрения художника, живущего в определенное время, и как творческая лаборатория художника.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Особенности выражения содержания натюрморта в графике и живописи.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Художественно-выразительные средства изображения предметного мира (композиция, перспектива, фо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ма, объем, свет).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Реальность и фантазия в творчестве художника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Изображение как познание окружа</w:t>
            </w:r>
            <w:r w:rsidRPr="00583680">
              <w:rPr>
                <w:rFonts w:ascii="Times New Roman" w:hAnsi="Times New Roman"/>
              </w:rPr>
              <w:softHyphen/>
              <w:t>ющего мира и отношение к нему чело</w:t>
            </w:r>
            <w:r w:rsidRPr="00583680">
              <w:rPr>
                <w:rFonts w:ascii="Times New Roman" w:hAnsi="Times New Roman"/>
              </w:rPr>
              <w:softHyphen/>
              <w:t>века. Условность и пра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доподобие в изобразительном искусстве. Реал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ность и фантазия в творческой деятельности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дожника. Правда искусства как ре</w:t>
            </w:r>
            <w:r w:rsidRPr="00583680">
              <w:rPr>
                <w:rFonts w:ascii="Times New Roman" w:hAnsi="Times New Roman"/>
              </w:rPr>
              <w:softHyphen/>
              <w:t>альность, п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режитая человеком. Выражение авторского 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ношения к изображаемому.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Выразительные средства и правила изображения в изобразительном искус</w:t>
            </w:r>
            <w:r w:rsidRPr="00583680">
              <w:rPr>
                <w:rFonts w:ascii="Times New Roman" w:hAnsi="Times New Roman"/>
              </w:rPr>
              <w:softHyphen/>
              <w:t>стве. Ценность прои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ведений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диалоге об осо</w:t>
            </w:r>
            <w:r w:rsidRPr="00583680">
              <w:rPr>
                <w:rFonts w:ascii="Times New Roman" w:hAnsi="Times New Roman"/>
              </w:rPr>
              <w:softHyphen/>
              <w:t>бенностях 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альности и фантазии в творчестве художников.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 роли воображения и фантазии в художественном творчес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веи в жизни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Уяснять, </w:t>
            </w:r>
            <w:r w:rsidRPr="00583680">
              <w:rPr>
                <w:rFonts w:ascii="Times New Roman" w:hAnsi="Times New Roman"/>
                <w:bCs/>
              </w:rPr>
              <w:t>что воображение и фанта</w:t>
            </w:r>
            <w:r w:rsidRPr="00583680">
              <w:rPr>
                <w:rFonts w:ascii="Times New Roman" w:hAnsi="Times New Roman"/>
                <w:bCs/>
              </w:rPr>
              <w:softHyphen/>
              <w:t>зия нужны человеку не только для то</w:t>
            </w:r>
            <w:r w:rsidRPr="00583680">
              <w:rPr>
                <w:rFonts w:ascii="Times New Roman" w:hAnsi="Times New Roman"/>
                <w:bCs/>
              </w:rPr>
              <w:softHyphen/>
              <w:t>го, чтобы строить образ будущего, но также и для того, чтобы видеть и по</w:t>
            </w:r>
            <w:r w:rsidRPr="00583680">
              <w:rPr>
                <w:rFonts w:ascii="Times New Roman" w:hAnsi="Times New Roman"/>
                <w:bCs/>
              </w:rPr>
              <w:softHyphen/>
              <w:t>нимать окружающую реальность.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и объяснять </w:t>
            </w:r>
            <w:r w:rsidRPr="00583680">
              <w:rPr>
                <w:rFonts w:ascii="Times New Roman" w:hAnsi="Times New Roman"/>
                <w:bCs/>
              </w:rPr>
              <w:t>условность изобразительного языка и его изме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чи</w:t>
            </w:r>
            <w:r w:rsidRPr="00583680">
              <w:rPr>
                <w:rFonts w:ascii="Times New Roman" w:hAnsi="Times New Roman"/>
                <w:bCs/>
              </w:rPr>
              <w:softHyphen/>
              <w:t>вость в ходе истории человечества.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смысл художес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венного образа как изображения р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аль</w:t>
            </w:r>
            <w:r w:rsidRPr="00583680">
              <w:rPr>
                <w:rFonts w:ascii="Times New Roman" w:hAnsi="Times New Roman"/>
                <w:bCs/>
              </w:rPr>
              <w:softHyphen/>
              <w:t>ности, переживаемой человеком, как выражение значимых для него ценнос</w:t>
            </w:r>
            <w:r w:rsidRPr="00583680">
              <w:rPr>
                <w:rFonts w:ascii="Times New Roman" w:hAnsi="Times New Roman"/>
                <w:bCs/>
              </w:rPr>
              <w:softHyphen/>
              <w:t>тей и идеалов.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Изображение предмет</w:t>
            </w:r>
            <w:r w:rsidRPr="00583680">
              <w:rPr>
                <w:rFonts w:ascii="Times New Roman" w:hAnsi="Times New Roman"/>
              </w:rPr>
              <w:softHyphen/>
              <w:t>ного мира —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тюр</w:t>
            </w:r>
            <w:r w:rsidRPr="00583680">
              <w:rPr>
                <w:rFonts w:ascii="Times New Roman" w:hAnsi="Times New Roman"/>
              </w:rPr>
              <w:softHyphen/>
              <w:t>морт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Многообразие форм изображения мира вещей в разные исторические эпохи. Изображение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метов как знаков характеристики человека, его занятий и положения в обществе. Опи</w:t>
            </w:r>
            <w:r w:rsidRPr="00583680">
              <w:rPr>
                <w:rFonts w:ascii="Times New Roman" w:hAnsi="Times New Roman"/>
              </w:rPr>
              <w:softHyphen/>
              <w:t>сательные и знаковые задачи 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</w:t>
            </w:r>
            <w:r w:rsidRPr="00583680">
              <w:rPr>
                <w:rFonts w:ascii="Times New Roman" w:hAnsi="Times New Roman"/>
              </w:rPr>
              <w:softHyphen/>
              <w:t>жении предметов. Интерес в искусстве к правдоподобномуизображению ре</w:t>
            </w:r>
            <w:r w:rsidRPr="00583680">
              <w:rPr>
                <w:rFonts w:ascii="Times New Roman" w:hAnsi="Times New Roman"/>
              </w:rPr>
              <w:softHyphen/>
              <w:t>ального мира.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Появление жанра натюрморта. На</w:t>
            </w:r>
            <w:r w:rsidRPr="00583680">
              <w:rPr>
                <w:rFonts w:ascii="Times New Roman" w:hAnsi="Times New Roman"/>
              </w:rPr>
              <w:softHyphen/>
              <w:t>тюрморт в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тории искусства. Натюрморт в живописи, гр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фике, скульптуре.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Плоскостное изображение и его место в истории искусства. Ритм в предметной композиции.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работа над натюрмортом из плоских изображений знакомых предметов (например, кухонной утвари) с решением задачи их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зиционного, ритмического размещения на листе (в технике аппликации).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цветная бумага, нож</w:t>
            </w:r>
            <w:r w:rsidRPr="00583680">
              <w:rPr>
                <w:rFonts w:ascii="Times New Roman" w:hAnsi="Times New Roman"/>
              </w:rPr>
              <w:softHyphen/>
              <w:t>ницы, клей.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Формировать </w:t>
            </w:r>
            <w:r w:rsidRPr="00583680">
              <w:rPr>
                <w:rFonts w:ascii="Times New Roman" w:hAnsi="Times New Roman"/>
                <w:bCs/>
              </w:rPr>
              <w:t>представления о раз</w:t>
            </w:r>
            <w:r w:rsidRPr="00583680">
              <w:rPr>
                <w:rFonts w:ascii="Times New Roman" w:hAnsi="Times New Roman"/>
                <w:bCs/>
              </w:rPr>
              <w:softHyphen/>
              <w:t>личных целях и задачах изображен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япредметов быта в искусстве разных эпох.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о разных способах изобр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жения предметов (знаковых, плоских, символических, объемных и т. д.) в зависимости от целей художественн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го изображения.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Отрабатывать навык</w:t>
            </w:r>
            <w:r w:rsidRPr="00583680">
              <w:rPr>
                <w:rFonts w:ascii="Times New Roman" w:hAnsi="Times New Roman"/>
                <w:bCs/>
              </w:rPr>
              <w:t xml:space="preserve"> плоскостного силуэтного изображения обычных, простых предметов (кухонная утварь).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Осваивать</w:t>
            </w:r>
            <w:r w:rsidRPr="00583680">
              <w:rPr>
                <w:rFonts w:ascii="Times New Roman" w:hAnsi="Times New Roman"/>
                <w:bCs/>
              </w:rPr>
              <w:t xml:space="preserve"> простые композиционные умения организации изобразительной плоскости в натюрморте.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Уметь выделять</w:t>
            </w:r>
            <w:r w:rsidRPr="00583680">
              <w:rPr>
                <w:rFonts w:ascii="Times New Roman" w:hAnsi="Times New Roman"/>
                <w:bCs/>
              </w:rPr>
              <w:t xml:space="preserve"> композиционный центр в собственном изображении.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навыки </w:t>
            </w:r>
            <w:r w:rsidRPr="00583680">
              <w:rPr>
                <w:rFonts w:ascii="Times New Roman" w:hAnsi="Times New Roman"/>
                <w:bCs/>
              </w:rPr>
              <w:t>художественного изображения способом аппликации.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вкус, </w:t>
            </w:r>
            <w:r w:rsidRPr="00583680">
              <w:rPr>
                <w:rFonts w:ascii="Times New Roman" w:hAnsi="Times New Roman"/>
                <w:bCs/>
              </w:rPr>
              <w:t>эстетические пред</w:t>
            </w:r>
            <w:r w:rsidRPr="00583680">
              <w:rPr>
                <w:rFonts w:ascii="Times New Roman" w:hAnsi="Times New Roman"/>
                <w:bCs/>
              </w:rPr>
              <w:softHyphen/>
              <w:t>ставления в процессе соотношения цветовых пятен и фактур на этапе соз</w:t>
            </w:r>
            <w:r w:rsidRPr="00583680">
              <w:rPr>
                <w:rFonts w:ascii="Times New Roman" w:hAnsi="Times New Roman"/>
                <w:bCs/>
              </w:rPr>
              <w:softHyphen/>
              <w:t>дания практической творческой раб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ты.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формы. Мн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гообразие форм окр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жающего м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ра.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Многообразие форм в мире. Поня</w:t>
            </w:r>
            <w:r w:rsidRPr="00583680">
              <w:rPr>
                <w:rFonts w:ascii="Times New Roman" w:hAnsi="Times New Roman"/>
              </w:rPr>
              <w:softHyphen/>
              <w:t>тие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ственной формы. Линей</w:t>
            </w:r>
            <w:r w:rsidRPr="00583680">
              <w:rPr>
                <w:rFonts w:ascii="Times New Roman" w:hAnsi="Times New Roman"/>
              </w:rPr>
              <w:softHyphen/>
              <w:t>ные, плоскостные и об</w:t>
            </w:r>
            <w:r w:rsidRPr="00583680">
              <w:rPr>
                <w:rFonts w:ascii="Times New Roman" w:hAnsi="Times New Roman"/>
              </w:rPr>
              <w:t>ъ</w:t>
            </w:r>
            <w:r w:rsidRPr="00583680">
              <w:rPr>
                <w:rFonts w:ascii="Times New Roman" w:hAnsi="Times New Roman"/>
              </w:rPr>
              <w:t>емные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Плоские геометрические фигуры, которые лежат в основе многообразия форм. Формы простые и сложные.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Конст</w:t>
            </w:r>
            <w:r w:rsidRPr="00583680">
              <w:rPr>
                <w:rFonts w:ascii="Times New Roman" w:hAnsi="Times New Roman"/>
              </w:rPr>
              <w:softHyphen/>
              <w:t>рукция сложной формы из простых ге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метрических тел. Метод геометри</w:t>
            </w:r>
            <w:r w:rsidRPr="00583680">
              <w:rPr>
                <w:rFonts w:ascii="Times New Roman" w:hAnsi="Times New Roman"/>
              </w:rPr>
              <w:softHyphen/>
              <w:t>ческого стру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турирования и прочтения сложной формы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мета. Умение ви</w:t>
            </w:r>
            <w:r w:rsidRPr="00583680">
              <w:rPr>
                <w:rFonts w:ascii="Times New Roman" w:hAnsi="Times New Roman"/>
              </w:rPr>
              <w:softHyphen/>
              <w:t>деть конструкцию сложной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Изображение с натуры силуэтов двух-трех кувшинов как соот</w:t>
            </w:r>
            <w:r w:rsidRPr="00583680">
              <w:rPr>
                <w:rFonts w:ascii="Times New Roman" w:hAnsi="Times New Roman"/>
              </w:rPr>
              <w:softHyphen/>
              <w:t>ношения нескол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ких геометрических фигур.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бумага или материалы для аппликации.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Конструирование из бумаги прос</w:t>
            </w:r>
            <w:r w:rsidRPr="00583680">
              <w:rPr>
                <w:rFonts w:ascii="Times New Roman" w:hAnsi="Times New Roman"/>
              </w:rPr>
              <w:softHyphen/>
              <w:t>тых геоме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рических тел.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листы белой (ксероксной) бумаги, клей, ножницы.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понятие простой и сложной пространственной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  <w:bCs/>
              </w:rPr>
              <w:t>основные геометриче</w:t>
            </w:r>
            <w:r w:rsidRPr="00583680">
              <w:rPr>
                <w:rFonts w:ascii="Times New Roman" w:hAnsi="Times New Roman"/>
                <w:bCs/>
              </w:rPr>
              <w:softHyphen/>
              <w:t>ские фигуры и геометрические объем</w:t>
            </w:r>
            <w:r w:rsidRPr="00583680">
              <w:rPr>
                <w:rFonts w:ascii="Times New Roman" w:hAnsi="Times New Roman"/>
                <w:bCs/>
              </w:rPr>
              <w:softHyphen/>
              <w:t>ные тела.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Выявлять </w:t>
            </w:r>
            <w:r w:rsidRPr="00583680">
              <w:rPr>
                <w:rFonts w:ascii="Times New Roman" w:hAnsi="Times New Roman"/>
                <w:bCs/>
              </w:rPr>
              <w:t>конструкцию предмета через соотношение простых геометри</w:t>
            </w:r>
            <w:r w:rsidRPr="00583680">
              <w:rPr>
                <w:rFonts w:ascii="Times New Roman" w:hAnsi="Times New Roman"/>
                <w:bCs/>
              </w:rPr>
              <w:softHyphen/>
              <w:t>ческих фигур.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Изображать </w:t>
            </w:r>
            <w:r w:rsidRPr="00583680">
              <w:rPr>
                <w:rFonts w:ascii="Times New Roman" w:hAnsi="Times New Roman"/>
                <w:bCs/>
              </w:rPr>
              <w:t>сложную форму пред</w:t>
            </w:r>
            <w:r w:rsidRPr="00583680">
              <w:rPr>
                <w:rFonts w:ascii="Times New Roman" w:hAnsi="Times New Roman"/>
                <w:bCs/>
              </w:rPr>
              <w:softHyphen/>
              <w:t>мета (силуэт) как соотношение прос</w:t>
            </w:r>
            <w:r w:rsidRPr="00583680">
              <w:rPr>
                <w:rFonts w:ascii="Times New Roman" w:hAnsi="Times New Roman"/>
                <w:bCs/>
              </w:rPr>
              <w:softHyphen/>
              <w:t>тых геометрических фигур, соблюдая их пропорции.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pict>
                <v:shape id="Поле 5" o:spid="_x0000_s1029" type="#_x0000_t202" style="position:absolute;left:0;text-align:left;margin-left:-57.3pt;margin-top:-68.4pt;width:22.65pt;height:16.5pt;z-index:-251657728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" filled="f" stroked="f">
                  <v:textbox style="mso-fit-shape-to-text:t" inset="0,0,0,0">
                    <w:txbxContent>
                      <w:p w:rsidR="00775FB7" w:rsidRDefault="00775FB7" w:rsidP="00051D01">
                        <w:pPr>
                          <w:keepNext/>
                          <w:keepLines/>
                          <w:spacing w:line="330" w:lineRule="exact"/>
                        </w:pPr>
                      </w:p>
                    </w:txbxContent>
                  </v:textbox>
                  <w10:wrap type="square" anchorx="margin" anchory="margin"/>
                </v:shape>
              </w:pict>
            </w:r>
            <w:r w:rsidRPr="00583680">
              <w:rPr>
                <w:rFonts w:ascii="Times New Roman" w:hAnsi="Times New Roman"/>
              </w:rPr>
              <w:t>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жение объема на пло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кости и линейная перспе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тива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Плоскость и объем. Изображение трехмерного пространственного мира на плоскости.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Задачи изображения и особенности правил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бражения в эпоху Средневе</w:t>
            </w:r>
            <w:r w:rsidRPr="00583680">
              <w:rPr>
                <w:rFonts w:ascii="Times New Roman" w:hAnsi="Times New Roman"/>
              </w:rPr>
              <w:softHyphen/>
              <w:t>ковья. Новое пон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 xml:space="preserve">мание личности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че</w:t>
            </w:r>
            <w:r w:rsidRPr="00583680">
              <w:rPr>
                <w:rFonts w:ascii="Times New Roman" w:hAnsi="Times New Roman"/>
              </w:rPr>
              <w:softHyphen/>
              <w:t>ловека в эпоху Возрождения и задачи позн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ния мира.Изображение как окно в мир и рожд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 правил иллюзорной «научной» перспективы. Перспектива как способ изображе</w:t>
            </w:r>
            <w:r w:rsidRPr="00583680">
              <w:rPr>
                <w:rFonts w:ascii="Times New Roman" w:hAnsi="Times New Roman"/>
              </w:rPr>
              <w:softHyphen/>
              <w:t>ния на плоск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 предметов 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прост</w:t>
            </w:r>
            <w:r w:rsidRPr="00583680">
              <w:rPr>
                <w:rFonts w:ascii="Times New Roman" w:hAnsi="Times New Roman"/>
              </w:rPr>
              <w:softHyphen/>
              <w:t>ранстве. Правила объемного изображе</w:t>
            </w:r>
            <w:r w:rsidRPr="00583680">
              <w:rPr>
                <w:rFonts w:ascii="Times New Roman" w:hAnsi="Times New Roman"/>
              </w:rPr>
              <w:softHyphen/>
              <w:t>ния геометрических тел. Линейное построение предмета в пространстве. Линия горизонта, то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ка зрения и точка схода. Правила перс</w:t>
            </w:r>
            <w:r w:rsidRPr="00583680">
              <w:rPr>
                <w:rFonts w:ascii="Times New Roman" w:hAnsi="Times New Roman"/>
              </w:rPr>
              <w:softHyphen/>
              <w:t>пективных сокращений. Изображение окружности в пе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спективе, ракурс.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Задания:</w:t>
            </w:r>
            <w:r w:rsidRPr="00583680">
              <w:rPr>
                <w:rFonts w:ascii="Times New Roman" w:hAnsi="Times New Roman"/>
                <w:color w:val="000000"/>
                <w:lang w:eastAsia="ru-RU"/>
              </w:rPr>
              <w:t xml:space="preserve">1. Создание линейных </w:t>
            </w:r>
            <w:r w:rsidRPr="00583680">
              <w:rPr>
                <w:rFonts w:ascii="Times New Roman" w:hAnsi="Times New Roman"/>
              </w:rPr>
              <w:t>изображений (с разных точек зрения) нескольких геометрич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ских тел, выпол</w:t>
            </w:r>
            <w:r w:rsidRPr="00583680">
              <w:rPr>
                <w:rFonts w:ascii="Times New Roman" w:hAnsi="Times New Roman"/>
              </w:rPr>
              <w:softHyphen/>
              <w:t>ненных из бумаги или из гипса (свобод</w:t>
            </w:r>
            <w:r w:rsidRPr="00583680">
              <w:rPr>
                <w:rFonts w:ascii="Times New Roman" w:hAnsi="Times New Roman"/>
              </w:rPr>
              <w:softHyphen/>
              <w:t>ные зарисовки карандашом без исполь</w:t>
            </w:r>
            <w:r w:rsidRPr="00583680">
              <w:rPr>
                <w:rFonts w:ascii="Times New Roman" w:hAnsi="Times New Roman"/>
              </w:rPr>
              <w:softHyphen/>
              <w:t>зования чертежных принадлежностей). 2.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бражение с натуры натюрморта, составленного из геометрических тел.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</w:t>
            </w:r>
            <w:r w:rsidRPr="00583680">
              <w:rPr>
                <w:rFonts w:ascii="Times New Roman" w:hAnsi="Times New Roman"/>
                <w:bCs/>
              </w:rPr>
              <w:t>представление о раз</w:t>
            </w:r>
            <w:r w:rsidRPr="00583680">
              <w:rPr>
                <w:rFonts w:ascii="Times New Roman" w:hAnsi="Times New Roman"/>
                <w:bCs/>
              </w:rPr>
              <w:softHyphen/>
              <w:t>ных способах и задачах изображения в различные эпохи.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связь между новым пре</w:t>
            </w:r>
            <w:r w:rsidRPr="00583680">
              <w:rPr>
                <w:rFonts w:ascii="Times New Roman" w:hAnsi="Times New Roman"/>
                <w:bCs/>
              </w:rPr>
              <w:t>д</w:t>
            </w:r>
            <w:r w:rsidRPr="00583680">
              <w:rPr>
                <w:rFonts w:ascii="Times New Roman" w:hAnsi="Times New Roman"/>
                <w:bCs/>
              </w:rPr>
              <w:t>ставлением о человеке в эпоху Во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рождения и задачами художествен</w:t>
            </w:r>
            <w:r w:rsidRPr="00583680">
              <w:rPr>
                <w:rFonts w:ascii="Times New Roman" w:hAnsi="Times New Roman"/>
                <w:bCs/>
              </w:rPr>
              <w:softHyphen/>
              <w:t>ного познания иизображения явлений реального мира.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Строить </w:t>
            </w:r>
            <w:r w:rsidRPr="00583680">
              <w:rPr>
                <w:rFonts w:ascii="Times New Roman" w:hAnsi="Times New Roman"/>
                <w:bCs/>
              </w:rPr>
              <w:t>изображения простыхпре</w:t>
            </w:r>
            <w:r w:rsidRPr="00583680">
              <w:rPr>
                <w:rFonts w:ascii="Times New Roman" w:hAnsi="Times New Roman"/>
                <w:bCs/>
              </w:rPr>
              <w:t>д</w:t>
            </w:r>
            <w:r w:rsidRPr="00583680">
              <w:rPr>
                <w:rFonts w:ascii="Times New Roman" w:hAnsi="Times New Roman"/>
                <w:bCs/>
              </w:rPr>
              <w:t>метов по правилам линейной перс</w:t>
            </w:r>
            <w:r w:rsidRPr="00583680">
              <w:rPr>
                <w:rFonts w:ascii="Times New Roman" w:hAnsi="Times New Roman"/>
                <w:bCs/>
              </w:rPr>
              <w:softHyphen/>
              <w:t>пективы.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Определять понятия: </w:t>
            </w:r>
            <w:r w:rsidRPr="00583680">
              <w:rPr>
                <w:rFonts w:ascii="Times New Roman" w:hAnsi="Times New Roman"/>
                <w:bCs/>
              </w:rPr>
              <w:t>линия гори</w:t>
            </w:r>
            <w:r w:rsidRPr="00583680">
              <w:rPr>
                <w:rFonts w:ascii="Times New Roman" w:hAnsi="Times New Roman"/>
                <w:bCs/>
              </w:rPr>
              <w:softHyphen/>
              <w:t>зонта; точка зрения; точка схода вспо</w:t>
            </w:r>
            <w:r w:rsidRPr="00583680">
              <w:rPr>
                <w:rFonts w:ascii="Times New Roman" w:hAnsi="Times New Roman"/>
                <w:bCs/>
              </w:rPr>
              <w:softHyphen/>
              <w:t>могательных линий; взгляд сверху, сни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зу и сбоку, а также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использовать </w:t>
            </w:r>
            <w:r w:rsidRPr="00583680">
              <w:rPr>
                <w:rFonts w:ascii="Times New Roman" w:hAnsi="Times New Roman"/>
                <w:bCs/>
              </w:rPr>
              <w:t>их в рисунке.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перспективные сокра</w:t>
            </w:r>
            <w:r w:rsidRPr="00583680">
              <w:rPr>
                <w:rFonts w:ascii="Times New Roman" w:hAnsi="Times New Roman"/>
                <w:bCs/>
              </w:rPr>
              <w:softHyphen/>
              <w:t>щения в изображениях предметов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  <w:bCs/>
              </w:rPr>
              <w:t>линейные изображени</w:t>
            </w:r>
            <w:r w:rsidRPr="00583680">
              <w:rPr>
                <w:rFonts w:ascii="Times New Roman" w:hAnsi="Times New Roman"/>
                <w:bCs/>
              </w:rPr>
              <w:t>я</w:t>
            </w:r>
            <w:r w:rsidRPr="00583680">
              <w:rPr>
                <w:rFonts w:ascii="Times New Roman" w:hAnsi="Times New Roman"/>
                <w:bCs/>
              </w:rPr>
              <w:t>геометрических тел и натюрморт с на</w:t>
            </w:r>
            <w:r w:rsidRPr="00583680">
              <w:rPr>
                <w:rFonts w:ascii="Times New Roman" w:hAnsi="Times New Roman"/>
                <w:bCs/>
              </w:rPr>
              <w:softHyphen/>
              <w:t>туры из геометрических тел.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Освещение. Свет и тень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Освещение как средство выявления объема предмета. Источник освещения. Понятия «свет», «блик», «полутень», «собственная тень», «ре</w:t>
            </w:r>
            <w:r w:rsidRPr="00583680">
              <w:rPr>
                <w:rFonts w:ascii="Times New Roman" w:hAnsi="Times New Roman"/>
              </w:rPr>
              <w:t>ф</w:t>
            </w:r>
            <w:r w:rsidRPr="00583680">
              <w:rPr>
                <w:rFonts w:ascii="Times New Roman" w:hAnsi="Times New Roman"/>
              </w:rPr>
              <w:t>лекс», «падаю</w:t>
            </w:r>
            <w:r w:rsidRPr="00583680">
              <w:rPr>
                <w:rFonts w:ascii="Times New Roman" w:hAnsi="Times New Roman"/>
              </w:rPr>
              <w:softHyphen/>
              <w:t>щая тень». Освещение как выраз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тельное сред</w:t>
            </w:r>
            <w:r w:rsidRPr="00583680">
              <w:rPr>
                <w:rFonts w:ascii="Times New Roman" w:hAnsi="Times New Roman"/>
              </w:rPr>
              <w:softHyphen/>
              <w:t>ство. Борьба света и тени, светлого и темного как средство построения ком</w:t>
            </w:r>
            <w:r w:rsidRPr="00583680">
              <w:rPr>
                <w:rFonts w:ascii="Times New Roman" w:hAnsi="Times New Roman"/>
              </w:rPr>
              <w:softHyphen/>
              <w:t>позиций драматического содержания.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Возрастающее внимание художни</w:t>
            </w:r>
            <w:r w:rsidRPr="00583680">
              <w:rPr>
                <w:rFonts w:ascii="Times New Roman" w:hAnsi="Times New Roman"/>
              </w:rPr>
              <w:softHyphen/>
              <w:t>ков в процессе исторического развития к реальности и углубл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нию внутренне</w:t>
            </w:r>
            <w:r w:rsidRPr="00583680">
              <w:rPr>
                <w:rFonts w:ascii="Times New Roman" w:hAnsi="Times New Roman"/>
              </w:rPr>
              <w:softHyphen/>
              <w:t>го пространства изображения. Появле</w:t>
            </w:r>
            <w:r w:rsidRPr="00583680">
              <w:rPr>
                <w:rFonts w:ascii="Times New Roman" w:hAnsi="Times New Roman"/>
              </w:rPr>
              <w:softHyphen/>
              <w:t>ние станковой картины. Картина-на</w:t>
            </w:r>
            <w:r w:rsidRPr="00583680">
              <w:rPr>
                <w:rFonts w:ascii="Times New Roman" w:hAnsi="Times New Roman"/>
              </w:rPr>
              <w:softHyphen/>
              <w:t>тюрморт XVII—XVIII веков.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Выполнение быстрых зарисовок геометрических тел из гипса или бумаги с бок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вым освещениемс целью изучения правил об</w:t>
            </w:r>
            <w:r w:rsidRPr="00583680">
              <w:rPr>
                <w:rFonts w:ascii="Times New Roman" w:hAnsi="Times New Roman"/>
              </w:rPr>
              <w:t>ъ</w:t>
            </w:r>
            <w:r w:rsidRPr="00583680">
              <w:rPr>
                <w:rFonts w:ascii="Times New Roman" w:hAnsi="Times New Roman"/>
              </w:rPr>
              <w:t>емного изображения.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Изображение (набросок) драмати</w:t>
            </w:r>
            <w:r w:rsidRPr="00583680">
              <w:rPr>
                <w:rFonts w:ascii="Times New Roman" w:hAnsi="Times New Roman"/>
              </w:rPr>
              <w:softHyphen/>
              <w:t>ческого по содержанию натюрморта, построенного на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трастах светлого и темного.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 (темная и бе</w:t>
            </w:r>
            <w:r w:rsidRPr="00583680">
              <w:rPr>
                <w:rFonts w:ascii="Times New Roman" w:hAnsi="Times New Roman"/>
              </w:rPr>
              <w:softHyphen/>
              <w:t>лая — две кра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ки), кисть, бумага или два контрастных по тону листа бума</w:t>
            </w:r>
            <w:r w:rsidRPr="00583680">
              <w:rPr>
                <w:rFonts w:ascii="Times New Roman" w:hAnsi="Times New Roman"/>
              </w:rPr>
              <w:softHyphen/>
              <w:t>ги — темный и светлый (для апплика</w:t>
            </w:r>
            <w:r w:rsidRPr="00583680">
              <w:rPr>
                <w:rFonts w:ascii="Times New Roman" w:hAnsi="Times New Roman"/>
              </w:rPr>
              <w:softHyphen/>
              <w:t>ции).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освещение как важнейшее выразительное средство изобразительного искусства, как сред</w:t>
            </w:r>
            <w:r w:rsidRPr="00583680">
              <w:rPr>
                <w:rFonts w:ascii="Times New Roman" w:hAnsi="Times New Roman"/>
                <w:bCs/>
              </w:rPr>
              <w:softHyphen/>
              <w:t>ство построения объема предметов и глубины пространства.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Углублять представления </w:t>
            </w:r>
            <w:r w:rsidRPr="00583680">
              <w:rPr>
                <w:rFonts w:ascii="Times New Roman" w:hAnsi="Times New Roman"/>
                <w:bCs/>
              </w:rPr>
              <w:t>об изоб</w:t>
            </w:r>
            <w:r w:rsidRPr="00583680">
              <w:rPr>
                <w:rFonts w:ascii="Times New Roman" w:hAnsi="Times New Roman"/>
                <w:bCs/>
              </w:rPr>
              <w:softHyphen/>
              <w:t>ражении борьбы света и тени как сред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стве драматизации содержания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произ</w:t>
            </w:r>
            <w:r w:rsidRPr="00583680">
              <w:rPr>
                <w:rFonts w:ascii="Times New Roman" w:hAnsi="Times New Roman"/>
                <w:bCs/>
              </w:rPr>
              <w:softHyphen/>
              <w:t>ведения и организации комп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зиции картины.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Осваивать </w:t>
            </w:r>
            <w:r w:rsidRPr="00583680">
              <w:rPr>
                <w:rFonts w:ascii="Times New Roman" w:hAnsi="Times New Roman"/>
                <w:bCs/>
              </w:rPr>
              <w:t>основные правила объ</w:t>
            </w:r>
            <w:r w:rsidRPr="00583680">
              <w:rPr>
                <w:rFonts w:ascii="Times New Roman" w:hAnsi="Times New Roman"/>
                <w:bCs/>
              </w:rPr>
              <w:softHyphen/>
              <w:t>емного изображения предмета (свет, тень, рефлекс и падающая тень).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Передавать </w:t>
            </w:r>
            <w:r w:rsidRPr="00583680">
              <w:rPr>
                <w:rFonts w:ascii="Times New Roman" w:hAnsi="Times New Roman"/>
                <w:bCs/>
              </w:rPr>
              <w:t>с помощью света ха</w:t>
            </w:r>
            <w:r w:rsidRPr="00583680">
              <w:rPr>
                <w:rFonts w:ascii="Times New Roman" w:hAnsi="Times New Roman"/>
                <w:bCs/>
              </w:rPr>
              <w:softHyphen/>
              <w:t>рактер формы и эмоциональное н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пря</w:t>
            </w:r>
            <w:r w:rsidRPr="00583680">
              <w:rPr>
                <w:rFonts w:ascii="Times New Roman" w:hAnsi="Times New Roman"/>
                <w:bCs/>
              </w:rPr>
              <w:softHyphen/>
              <w:t>жение в композиции натюрморта.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Знакомиться </w:t>
            </w:r>
            <w:r w:rsidRPr="00583680">
              <w:rPr>
                <w:rFonts w:ascii="Times New Roman" w:hAnsi="Times New Roman"/>
                <w:bCs/>
              </w:rPr>
              <w:t>с картинами-натюрмортами европейского искусс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ва XVII—</w:t>
            </w:r>
            <w:r w:rsidRPr="0058368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color w:val="000000"/>
                <w:lang w:eastAsia="ru-RU"/>
              </w:rPr>
              <w:t>роль</w:t>
            </w:r>
            <w:r w:rsidRPr="00583680">
              <w:rPr>
                <w:rFonts w:ascii="Times New Roman" w:hAnsi="Times New Roman"/>
                <w:bCs/>
              </w:rPr>
              <w:t>ос</w:t>
            </w:r>
            <w:r w:rsidRPr="00583680">
              <w:rPr>
                <w:rFonts w:ascii="Times New Roman" w:hAnsi="Times New Roman"/>
                <w:bCs/>
              </w:rPr>
              <w:softHyphen/>
              <w:t>вещения в построении содержания этих произведений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Натюрморт в графике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Графическое изображение натюр</w:t>
            </w:r>
            <w:r w:rsidRPr="00583680">
              <w:rPr>
                <w:rFonts w:ascii="Times New Roman" w:hAnsi="Times New Roman"/>
              </w:rPr>
              <w:softHyphen/>
              <w:t>морта.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зиция и образный строй в натюрморте: ритм п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тен, пропорции, движение и покой, случайность и по</w:t>
            </w:r>
            <w:r w:rsidRPr="00583680">
              <w:rPr>
                <w:rFonts w:ascii="Times New Roman" w:hAnsi="Times New Roman"/>
              </w:rPr>
              <w:softHyphen/>
              <w:t>рядок. Выразительность фактуры. Гра</w:t>
            </w:r>
            <w:r w:rsidRPr="00583680">
              <w:rPr>
                <w:rFonts w:ascii="Times New Roman" w:hAnsi="Times New Roman"/>
              </w:rPr>
              <w:softHyphen/>
              <w:t>фические материалы, инструменты и художес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венные техники.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Печатная графика и ее виды. Гравюра и разли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ные техники гравюры. Печатная форма (матр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ца). Эстамп – оттиск печатной формы.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Выполнение графиче</w:t>
            </w:r>
            <w:r w:rsidRPr="00583680">
              <w:rPr>
                <w:rFonts w:ascii="Times New Roman" w:hAnsi="Times New Roman"/>
              </w:rPr>
              <w:softHyphen/>
              <w:t>ского натю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морта с натурной поста</w:t>
            </w:r>
            <w:r w:rsidRPr="00583680">
              <w:rPr>
                <w:rFonts w:ascii="Times New Roman" w:hAnsi="Times New Roman"/>
              </w:rPr>
              <w:softHyphen/>
              <w:t>новки или по предста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лению.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уголь или черная тушь, перо или палочка,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Создание гравюры наклейками на картоне (работа предполагает оттиски с аппликации на картоне).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Материалы,</w:t>
            </w:r>
            <w:r w:rsidRPr="00583680">
              <w:rPr>
                <w:rFonts w:ascii="Times New Roman" w:hAnsi="Times New Roman"/>
              </w:rPr>
              <w:t xml:space="preserve"> листы картона, резак и ножницы, клей, одноцветная гуашь или типографская краска, тонкий лист бумаги, фотовалик и ложка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Осваивать</w:t>
            </w:r>
            <w:r w:rsidRPr="00583680">
              <w:rPr>
                <w:rFonts w:ascii="Times New Roman" w:hAnsi="Times New Roman"/>
                <w:bCs/>
              </w:rPr>
              <w:t xml:space="preserve"> первичные умения граф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ческого изображения натюрморта с натуры и по представлению.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представления о различных графических техниках.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Понимать и объяснять</w:t>
            </w:r>
            <w:r w:rsidRPr="00583680">
              <w:rPr>
                <w:rFonts w:ascii="Times New Roman" w:hAnsi="Times New Roman"/>
                <w:bCs/>
              </w:rPr>
              <w:t>, что такое гравюра, каковы ее виды.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 xml:space="preserve"> опыт восприятия гр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фических произведений, выполне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ных в различных техниках известн</w:t>
            </w:r>
            <w:r w:rsidRPr="00583680">
              <w:rPr>
                <w:rFonts w:ascii="Times New Roman" w:hAnsi="Times New Roman"/>
                <w:bCs/>
              </w:rPr>
              <w:t>ы</w:t>
            </w:r>
            <w:r w:rsidRPr="00583680">
              <w:rPr>
                <w:rFonts w:ascii="Times New Roman" w:hAnsi="Times New Roman"/>
                <w:bCs/>
              </w:rPr>
              <w:t>ми мастерами.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 </w:t>
            </w:r>
            <w:r w:rsidRPr="00583680">
              <w:rPr>
                <w:rFonts w:ascii="Times New Roman" w:hAnsi="Times New Roman"/>
                <w:bCs/>
              </w:rPr>
              <w:t>вы</w:t>
            </w:r>
            <w:r w:rsidRPr="00583680">
              <w:rPr>
                <w:rFonts w:ascii="Times New Roman" w:hAnsi="Times New Roman"/>
                <w:bCs/>
              </w:rPr>
              <w:softHyphen/>
              <w:t>полнения графического натюрморта и гравюры наклейками на картоне.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Цвет в натюрморте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в живописи, богатство его вы</w:t>
            </w:r>
            <w:r w:rsidRPr="00583680">
              <w:rPr>
                <w:rFonts w:ascii="Times New Roman" w:hAnsi="Times New Roman"/>
              </w:rPr>
              <w:softHyphen/>
              <w:t>разительных возможностей. Собственный цвет предмета (ло</w:t>
            </w:r>
            <w:r w:rsidRPr="00583680">
              <w:rPr>
                <w:rFonts w:ascii="Times New Roman" w:hAnsi="Times New Roman"/>
              </w:rPr>
              <w:softHyphen/>
              <w:t>кальный) и цвет в живописи (обуслов</w:t>
            </w:r>
            <w:r w:rsidRPr="00583680">
              <w:rPr>
                <w:rFonts w:ascii="Times New Roman" w:hAnsi="Times New Roman"/>
              </w:rPr>
              <w:softHyphen/>
              <w:t>ленный). Цветовая организация натюр</w:t>
            </w:r>
            <w:r w:rsidRPr="00583680">
              <w:rPr>
                <w:rFonts w:ascii="Times New Roman" w:hAnsi="Times New Roman"/>
              </w:rPr>
              <w:softHyphen/>
              <w:t>морта — ритм цв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товых пятен. Выражение цветом в натюрморте настроений и переживаний художника.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Выполнение натюрмор</w:t>
            </w:r>
            <w:r w:rsidRPr="00583680">
              <w:rPr>
                <w:rFonts w:ascii="Times New Roman" w:hAnsi="Times New Roman"/>
              </w:rPr>
              <w:softHyphen/>
              <w:t>та, выр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жающего то или иное эмо</w:t>
            </w:r>
            <w:r w:rsidRPr="00583680">
              <w:rPr>
                <w:rFonts w:ascii="Times New Roman" w:hAnsi="Times New Roman"/>
              </w:rPr>
              <w:softHyphen/>
              <w:t>циональное состояние (праздничный, грустный, таинственный, торж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</w:t>
            </w:r>
            <w:r w:rsidRPr="00583680">
              <w:rPr>
                <w:rFonts w:ascii="Times New Roman" w:hAnsi="Times New Roman"/>
              </w:rPr>
              <w:softHyphen/>
              <w:t>ный натюрморт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кисти, большие листы бум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ги.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Выполнение натюрморта в техни</w:t>
            </w:r>
            <w:r w:rsidRPr="00583680">
              <w:rPr>
                <w:rFonts w:ascii="Times New Roman" w:hAnsi="Times New Roman"/>
              </w:rPr>
              <w:softHyphen/>
              <w:t>ке монот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пии.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краска,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представление о разном видении и понимании цветового 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стояния изображаемого мира в ист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рии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Понимать и использовать</w:t>
            </w:r>
            <w:r w:rsidRPr="00583680">
              <w:rPr>
                <w:rFonts w:ascii="Times New Roman" w:hAnsi="Times New Roman"/>
                <w:bCs/>
              </w:rPr>
              <w:t xml:space="preserve"> в творч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ской работе выразительные возмо</w:t>
            </w:r>
            <w:r w:rsidRPr="00583680">
              <w:rPr>
                <w:rFonts w:ascii="Times New Roman" w:hAnsi="Times New Roman"/>
                <w:bCs/>
              </w:rPr>
              <w:t>ж</w:t>
            </w:r>
            <w:r w:rsidRPr="00583680">
              <w:rPr>
                <w:rFonts w:ascii="Times New Roman" w:hAnsi="Times New Roman"/>
                <w:bCs/>
              </w:rPr>
              <w:t>ности цвета.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Выражать</w:t>
            </w:r>
            <w:r w:rsidRPr="00583680">
              <w:rPr>
                <w:rFonts w:ascii="Times New Roman" w:hAnsi="Times New Roman"/>
                <w:bCs/>
              </w:rPr>
              <w:t xml:space="preserve"> цветом в натюрморте со</w:t>
            </w:r>
            <w:r w:rsidRPr="00583680">
              <w:rPr>
                <w:rFonts w:ascii="Times New Roman" w:hAnsi="Times New Roman"/>
                <w:bCs/>
              </w:rPr>
              <w:t>б</w:t>
            </w:r>
            <w:r w:rsidRPr="00583680">
              <w:rPr>
                <w:rFonts w:ascii="Times New Roman" w:hAnsi="Times New Roman"/>
                <w:bCs/>
              </w:rPr>
              <w:t>ственное настроение и переживания.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Выразительные воз</w:t>
            </w:r>
            <w:r w:rsidRPr="00583680">
              <w:rPr>
                <w:rFonts w:ascii="Times New Roman" w:hAnsi="Times New Roman"/>
                <w:noProof/>
                <w:lang w:eastAsia="ru-RU"/>
              </w:rPr>
              <w:softHyphen/>
              <w:t xml:space="preserve">можности натюрморта </w:t>
            </w:r>
            <w:r w:rsidRPr="00583680">
              <w:rPr>
                <w:rFonts w:ascii="Times New Roman" w:hAnsi="Times New Roman"/>
                <w:i/>
                <w:iCs/>
                <w:noProof/>
                <w:lang w:eastAsia="ru-RU"/>
              </w:rPr>
              <w:t>(обобщение темы)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Предметный мир в изобразительном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Выражение в натюрморте мыслей и пережив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ний художника, его представ</w:t>
            </w:r>
            <w:r w:rsidRPr="00583680">
              <w:rPr>
                <w:rFonts w:ascii="Times New Roman" w:hAnsi="Times New Roman"/>
              </w:rPr>
              <w:softHyphen/>
              <w:t>лений и предста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лений людей его эпо</w:t>
            </w:r>
            <w:r w:rsidRPr="00583680">
              <w:rPr>
                <w:rFonts w:ascii="Times New Roman" w:hAnsi="Times New Roman"/>
              </w:rPr>
              <w:softHyphen/>
              <w:t>хи об окружающем мире и о себе са</w:t>
            </w:r>
            <w:r w:rsidRPr="00583680">
              <w:rPr>
                <w:rFonts w:ascii="Times New Roman" w:hAnsi="Times New Roman"/>
              </w:rPr>
              <w:softHyphen/>
              <w:t>мих.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Жанр натюрморта и его развитие. Натюрморт в искусстве XIX—XX веков. Натюрморт и выр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жение творческой индивидуальности художн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</w:t>
            </w:r>
            <w:r w:rsidRPr="00583680">
              <w:rPr>
                <w:rFonts w:ascii="Times New Roman" w:hAnsi="Times New Roman"/>
              </w:rPr>
              <w:t>: создание натюрморта, ко</w:t>
            </w:r>
            <w:r w:rsidRPr="00583680">
              <w:rPr>
                <w:rFonts w:ascii="Times New Roman" w:hAnsi="Times New Roman"/>
              </w:rPr>
              <w:softHyphen/>
              <w:t>торый можно было бы назвать «натюр</w:t>
            </w:r>
            <w:r w:rsidRPr="00583680">
              <w:rPr>
                <w:rFonts w:ascii="Times New Roman" w:hAnsi="Times New Roman"/>
              </w:rPr>
              <w:softHyphen/>
              <w:t>морт-автопортрет» («натюрморт как рассказ о себе»).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 или пастель, восковые мелки, бумага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  <w:bCs/>
              </w:rPr>
              <w:t>историю развития жанра натюрморта.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>значение отечественной школы натюрморта в мировой худ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же</w:t>
            </w:r>
            <w:r w:rsidRPr="00583680">
              <w:rPr>
                <w:rFonts w:ascii="Times New Roman" w:hAnsi="Times New Roman"/>
                <w:bCs/>
              </w:rPr>
              <w:softHyphen/>
              <w:t>ственной культуре.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Выбирать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использовать </w:t>
            </w:r>
            <w:r w:rsidRPr="00583680">
              <w:rPr>
                <w:rFonts w:ascii="Times New Roman" w:hAnsi="Times New Roman"/>
                <w:bCs/>
              </w:rPr>
              <w:t>различ</w:t>
            </w:r>
            <w:r w:rsidRPr="00583680">
              <w:rPr>
                <w:rFonts w:ascii="Times New Roman" w:hAnsi="Times New Roman"/>
                <w:bCs/>
              </w:rPr>
              <w:softHyphen/>
              <w:t>ные художественные материалы для пе</w:t>
            </w:r>
            <w:r w:rsidRPr="00583680">
              <w:rPr>
                <w:rFonts w:ascii="Times New Roman" w:hAnsi="Times New Roman"/>
                <w:bCs/>
              </w:rPr>
              <w:softHyphen/>
              <w:t>редачи собственного художественного замысла при создании натюрморта.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  <w:bCs/>
              </w:rPr>
              <w:t>художественное видение, наблюдательность, умение взглянуть по-новому на окружающий предмет</w:t>
            </w:r>
            <w:r w:rsidRPr="00583680">
              <w:rPr>
                <w:rFonts w:ascii="Times New Roman" w:hAnsi="Times New Roman"/>
                <w:bCs/>
              </w:rPr>
              <w:softHyphen/>
              <w:t>ный мир.</w:t>
            </w:r>
          </w:p>
        </w:tc>
      </w:tr>
      <w:tr w:rsidR="00775FB7" w:rsidRPr="00583680" w:rsidTr="00803ED5">
        <w:trPr>
          <w:jc w:val="right"/>
        </w:trPr>
        <w:tc>
          <w:tcPr>
            <w:tcW w:w="1027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Вглядываясь в человека. Портрет (12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Приобщение к культурному наследию человечества через знакомство с искусством портрета разных эпох. Содержание портрета — интерес к личности, наделенной индивидуальными качествами. Сходство пор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ретируемого внешнее и внутреннее.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Художественно-выразительные средства портрета (композиция, ритм, форма, линия, объем, свет). Пор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рет как способ наблюдения человека и понимания его.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Образ человека — главная тема искусства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Изображение человека в искусстве разных эпох. История возникновения портрета. Портрет как образ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опреде</w:t>
            </w:r>
            <w:r w:rsidRPr="00583680">
              <w:rPr>
                <w:rFonts w:ascii="Times New Roman" w:hAnsi="Times New Roman"/>
              </w:rPr>
              <w:softHyphen/>
              <w:t>ленного реального человека. Портрет в искусстве Древнего Рима, эпохи Возрождения и в искусстве Но</w:t>
            </w:r>
            <w:r w:rsidRPr="00583680">
              <w:rPr>
                <w:rFonts w:ascii="Times New Roman" w:hAnsi="Times New Roman"/>
              </w:rPr>
              <w:softHyphen/>
              <w:t>вого времени. Парадный портрет и лирический портрет.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Проблема сходства в портрете. Вы</w:t>
            </w:r>
            <w:r w:rsidRPr="00583680">
              <w:rPr>
                <w:rFonts w:ascii="Times New Roman" w:hAnsi="Times New Roman"/>
              </w:rPr>
              <w:softHyphen/>
              <w:t>ражение в портретном изображении ха</w:t>
            </w:r>
            <w:r w:rsidRPr="00583680">
              <w:rPr>
                <w:rFonts w:ascii="Times New Roman" w:hAnsi="Times New Roman"/>
              </w:rPr>
              <w:softHyphen/>
              <w:t>рактера человека, его внутреннего ми</w:t>
            </w:r>
            <w:r w:rsidRPr="00583680">
              <w:rPr>
                <w:rFonts w:ascii="Times New Roman" w:hAnsi="Times New Roman"/>
              </w:rPr>
              <w:softHyphen/>
              <w:t>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Портрет в живописи, графике и скульптуре. 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ликие художники-портретисты.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на тему образа чел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века в портрете,образно</w:t>
            </w:r>
            <w:r w:rsidRPr="00583680">
              <w:rPr>
                <w:rFonts w:ascii="Times New Roman" w:hAnsi="Times New Roman"/>
              </w:rPr>
              <w:softHyphen/>
              <w:t>выразительных средств портрета 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</w:t>
            </w:r>
            <w:r w:rsidRPr="00583680">
              <w:rPr>
                <w:rFonts w:ascii="Times New Roman" w:hAnsi="Times New Roman"/>
              </w:rPr>
              <w:softHyphen/>
              <w:t>вописи, графике, скульптуре.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Знакомиться </w:t>
            </w:r>
            <w:r w:rsidRPr="00583680">
              <w:rPr>
                <w:rFonts w:ascii="Times New Roman" w:hAnsi="Times New Roman"/>
                <w:bCs/>
              </w:rPr>
              <w:t>с великими произве</w:t>
            </w:r>
            <w:r w:rsidRPr="00583680">
              <w:rPr>
                <w:rFonts w:ascii="Times New Roman" w:hAnsi="Times New Roman"/>
                <w:bCs/>
              </w:rPr>
              <w:softHyphen/>
              <w:t>дениями портретного искусства ра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 xml:space="preserve">ных эпох 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формировать </w:t>
            </w:r>
            <w:r w:rsidRPr="00583680">
              <w:rPr>
                <w:rFonts w:ascii="Times New Roman" w:hAnsi="Times New Roman"/>
                <w:bCs/>
              </w:rPr>
              <w:t>представл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ния о месте и значении портретного обра</w:t>
            </w:r>
            <w:r w:rsidRPr="00583680">
              <w:rPr>
                <w:rFonts w:ascii="Times New Roman" w:hAnsi="Times New Roman"/>
                <w:bCs/>
              </w:rPr>
              <w:softHyphen/>
              <w:t>за человека в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  <w:bCs/>
              </w:rPr>
              <w:t>об из</w:t>
            </w:r>
            <w:r w:rsidRPr="00583680">
              <w:rPr>
                <w:rFonts w:ascii="Times New Roman" w:hAnsi="Times New Roman"/>
                <w:bCs/>
              </w:rPr>
              <w:softHyphen/>
              <w:t>менчивости образа человека в ист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Формировать представление </w:t>
            </w:r>
            <w:r w:rsidRPr="00583680">
              <w:rPr>
                <w:rFonts w:ascii="Times New Roman" w:hAnsi="Times New Roman"/>
                <w:bCs/>
              </w:rPr>
              <w:t>об и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 xml:space="preserve">тории портрета в русском искусстве,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  <w:bCs/>
              </w:rPr>
              <w:t>имена нескольких великих художников-портретистов.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583680">
              <w:rPr>
                <w:rFonts w:ascii="Times New Roman" w:hAnsi="Times New Roman"/>
                <w:bCs/>
              </w:rPr>
              <w:t>что при п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редаче художником внешнего сход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ства в художественном портрете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при</w:t>
            </w:r>
            <w:r w:rsidRPr="00583680">
              <w:rPr>
                <w:rFonts w:ascii="Times New Roman" w:hAnsi="Times New Roman"/>
                <w:bCs/>
              </w:rPr>
              <w:softHyphen/>
              <w:t>сутствует выражение идеалов эп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хи и авторская позиция художника.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различать </w:t>
            </w:r>
            <w:r w:rsidRPr="00583680">
              <w:rPr>
                <w:rFonts w:ascii="Times New Roman" w:hAnsi="Times New Roman"/>
                <w:bCs/>
              </w:rPr>
              <w:t>виды портр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та(парадный и лирический портрет).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583680">
              <w:rPr>
                <w:rFonts w:ascii="Times New Roman" w:hAnsi="Times New Roman"/>
                <w:bCs/>
              </w:rPr>
              <w:t>о своих художествен</w:t>
            </w:r>
            <w:r w:rsidRPr="00583680">
              <w:rPr>
                <w:rFonts w:ascii="Times New Roman" w:hAnsi="Times New Roman"/>
                <w:bCs/>
              </w:rPr>
              <w:softHyphen/>
              <w:t>ных впечатлениях.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Конструкция головы человека и ее основ</w:t>
            </w:r>
            <w:r w:rsidRPr="00583680">
              <w:rPr>
                <w:rFonts w:ascii="Times New Roman" w:hAnsi="Times New Roman"/>
                <w:noProof/>
                <w:lang w:eastAsia="ru-RU"/>
              </w:rPr>
              <w:softHyphen/>
              <w:t>ные пропорции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Закономерности построения конст</w:t>
            </w:r>
            <w:r w:rsidRPr="00583680">
              <w:rPr>
                <w:rFonts w:ascii="Times New Roman" w:hAnsi="Times New Roman"/>
              </w:rPr>
              <w:softHyphen/>
              <w:t>рукции гол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вы человека. Большая цельная форма головы и ее части.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</w:t>
            </w:r>
            <w:r w:rsidRPr="00583680">
              <w:rPr>
                <w:rFonts w:ascii="Times New Roman" w:hAnsi="Times New Roman"/>
              </w:rPr>
              <w:softHyphen/>
              <w:t>порции лица человека. Средняя линия и симметрия лица. Величина и форма глаз, носа, расположение и форма рта. Подвижные части лица, мимика.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портрета в тех</w:t>
            </w:r>
            <w:r w:rsidRPr="00583680">
              <w:rPr>
                <w:rFonts w:ascii="Times New Roman" w:hAnsi="Times New Roman"/>
              </w:rPr>
              <w:softHyphen/>
              <w:t>нике аппл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кации (изображение головы с соотнесенными по-разному деталями лица: нос, губы, глаза, брови, волосы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</w:t>
            </w:r>
            <w:r w:rsidRPr="00583680">
              <w:rPr>
                <w:rFonts w:ascii="Times New Roman" w:hAnsi="Times New Roman"/>
              </w:rPr>
              <w:t>: бумага для фона и ап</w:t>
            </w:r>
            <w:r w:rsidRPr="00583680">
              <w:rPr>
                <w:rFonts w:ascii="Times New Roman" w:hAnsi="Times New Roman"/>
              </w:rPr>
              <w:softHyphen/>
              <w:t>пликации, клей, ножницы.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представления </w:t>
            </w:r>
            <w:r w:rsidRPr="00583680">
              <w:rPr>
                <w:rFonts w:ascii="Times New Roman" w:hAnsi="Times New Roman"/>
                <w:bCs/>
              </w:rPr>
              <w:t>о кон</w:t>
            </w:r>
            <w:r w:rsidRPr="00583680">
              <w:rPr>
                <w:rFonts w:ascii="Times New Roman" w:hAnsi="Times New Roman"/>
                <w:bCs/>
              </w:rPr>
              <w:softHyphen/>
              <w:t>струкции, пластическом строении г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ло</w:t>
            </w:r>
            <w:r w:rsidRPr="00583680">
              <w:rPr>
                <w:rFonts w:ascii="Times New Roman" w:hAnsi="Times New Roman"/>
                <w:bCs/>
              </w:rPr>
              <w:softHyphen/>
              <w:t>вы человека и пропорциях лица.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роль про</w:t>
            </w:r>
            <w:r w:rsidRPr="00583680">
              <w:rPr>
                <w:rFonts w:ascii="Times New Roman" w:hAnsi="Times New Roman"/>
                <w:bCs/>
              </w:rPr>
              <w:softHyphen/>
              <w:t>порций в выражении характера мод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ли и отражении замысла художника.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</w:t>
            </w:r>
            <w:r w:rsidRPr="00583680">
              <w:rPr>
                <w:rFonts w:ascii="Times New Roman" w:hAnsi="Times New Roman"/>
                <w:bCs/>
              </w:rPr>
              <w:t>первичными навыками изображения головы человека в про</w:t>
            </w:r>
            <w:r w:rsidRPr="00583680">
              <w:rPr>
                <w:rFonts w:ascii="Times New Roman" w:hAnsi="Times New Roman"/>
                <w:bCs/>
              </w:rPr>
              <w:softHyphen/>
              <w:t>цессе творческой работы.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создания </w:t>
            </w:r>
            <w:r w:rsidRPr="00583680">
              <w:rPr>
                <w:rFonts w:ascii="Times New Roman" w:hAnsi="Times New Roman"/>
                <w:bCs/>
              </w:rPr>
              <w:t>портрета в рисунке и средствами ап</w:t>
            </w:r>
            <w:r w:rsidRPr="00583680">
              <w:rPr>
                <w:rFonts w:ascii="Times New Roman" w:hAnsi="Times New Roman"/>
                <w:bCs/>
              </w:rPr>
              <w:softHyphen/>
              <w:t>пликации.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Изображение головы человека в простран</w:t>
            </w:r>
            <w:r w:rsidRPr="00583680">
              <w:rPr>
                <w:rFonts w:ascii="Times New Roman" w:hAnsi="Times New Roman"/>
                <w:noProof/>
                <w:lang w:eastAsia="ru-RU"/>
              </w:rPr>
              <w:softHyphen/>
              <w:t>стве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Повороты и ракурсы головы. Соот</w:t>
            </w:r>
            <w:r w:rsidRPr="00583680">
              <w:rPr>
                <w:rFonts w:ascii="Times New Roman" w:hAnsi="Times New Roman"/>
              </w:rPr>
              <w:softHyphen/>
              <w:t>ношение 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цевой и черепной частей головы, соотношение головы и шеи.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Большая форма и детализация. Шаровидность глаз и призматическая форма носа. Зависимость мягких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под</w:t>
            </w:r>
            <w:r w:rsidRPr="00583680">
              <w:rPr>
                <w:rFonts w:ascii="Times New Roman" w:hAnsi="Times New Roman"/>
              </w:rPr>
              <w:softHyphen/>
              <w:t>вижных тканей лица от конструкции кос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ных форм. Закономерности кон</w:t>
            </w:r>
            <w:r w:rsidRPr="00583680">
              <w:rPr>
                <w:rFonts w:ascii="Times New Roman" w:hAnsi="Times New Roman"/>
              </w:rPr>
              <w:softHyphen/>
              <w:t>струкции и бе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 xml:space="preserve">конечность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индивиду</w:t>
            </w:r>
            <w:r w:rsidRPr="00583680">
              <w:rPr>
                <w:rFonts w:ascii="Times New Roman" w:hAnsi="Times New Roman"/>
              </w:rPr>
              <w:softHyphen/>
              <w:t>альных особенностей и физиономичес</w:t>
            </w:r>
            <w:r w:rsidRPr="00583680">
              <w:rPr>
                <w:rFonts w:ascii="Times New Roman" w:hAnsi="Times New Roman"/>
              </w:rPr>
              <w:softHyphen/>
              <w:t>ких типов.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Беседа и рассматривание рисунков мастеров.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</w:t>
            </w:r>
            <w:r w:rsidRPr="00583680">
              <w:rPr>
                <w:rFonts w:ascii="Times New Roman" w:hAnsi="Times New Roman"/>
              </w:rPr>
              <w:t>: зарисовки объемной кон</w:t>
            </w:r>
            <w:r w:rsidRPr="00583680">
              <w:rPr>
                <w:rFonts w:ascii="Times New Roman" w:hAnsi="Times New Roman"/>
              </w:rPr>
              <w:softHyphen/>
              <w:t>струкции 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ловы, движения головы от</w:t>
            </w:r>
            <w:r w:rsidRPr="00583680">
              <w:rPr>
                <w:rFonts w:ascii="Times New Roman" w:hAnsi="Times New Roman"/>
              </w:rPr>
              <w:softHyphen/>
              <w:t>носительно шеи; уч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стие в диалоге о рисунках мастеров.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</w:t>
            </w:r>
            <w:r w:rsidRPr="00583680">
              <w:rPr>
                <w:rFonts w:ascii="Times New Roman" w:hAnsi="Times New Roman"/>
              </w:rPr>
              <w:t>: карандаш,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представления о спос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бах объемного изображения головы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Участвовать</w:t>
            </w:r>
            <w:r w:rsidRPr="00583680">
              <w:rPr>
                <w:rFonts w:ascii="Times New Roman" w:hAnsi="Times New Roman"/>
                <w:bCs/>
              </w:rPr>
              <w:t xml:space="preserve"> в обсуждении содерж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ния и выразительных средств рису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ков мастеров портретного жанра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представления о спос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бах объемного изображения головы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Вглядываться </w:t>
            </w:r>
            <w:r w:rsidRPr="00583680">
              <w:rPr>
                <w:rFonts w:ascii="Times New Roman" w:hAnsi="Times New Roman"/>
                <w:bCs/>
              </w:rPr>
              <w:t>в лица людей, в ос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бенности личности каждого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  <w:bCs/>
              </w:rPr>
              <w:t>зарисовки объемной кон</w:t>
            </w:r>
            <w:r w:rsidRPr="00583680">
              <w:rPr>
                <w:rFonts w:ascii="Times New Roman" w:hAnsi="Times New Roman"/>
                <w:bCs/>
              </w:rPr>
              <w:softHyphen/>
              <w:t>струкции головы.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Портрет в скульптуре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Человек — основной предмет изоб</w:t>
            </w:r>
            <w:r w:rsidRPr="00583680">
              <w:rPr>
                <w:rFonts w:ascii="Times New Roman" w:hAnsi="Times New Roman"/>
              </w:rPr>
              <w:softHyphen/>
              <w:t xml:space="preserve">ражения в скульптуре. Скульптурный портрет в истории искусства.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Вырази</w:t>
            </w:r>
            <w:r w:rsidRPr="00583680">
              <w:rPr>
                <w:rFonts w:ascii="Times New Roman" w:hAnsi="Times New Roman"/>
              </w:rPr>
              <w:softHyphen/>
              <w:t>тельные возможности скульптуры. Ха</w:t>
            </w:r>
            <w:r w:rsidRPr="00583680">
              <w:rPr>
                <w:rFonts w:ascii="Times New Roman" w:hAnsi="Times New Roman"/>
              </w:rPr>
              <w:softHyphen/>
              <w:t>рактер человека и образ эпохи в скульптурном портрете.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Скульптурный портрет литературно</w:t>
            </w:r>
            <w:r w:rsidRPr="00583680">
              <w:rPr>
                <w:rFonts w:ascii="Times New Roman" w:hAnsi="Times New Roman"/>
              </w:rPr>
              <w:softHyphen/>
              <w:t>го героя.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скульптурного портрета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бранного литературного ге</w:t>
            </w:r>
            <w:r w:rsidRPr="00583680">
              <w:rPr>
                <w:rFonts w:ascii="Times New Roman" w:hAnsi="Times New Roman"/>
              </w:rPr>
              <w:softHyphen/>
              <w:t>роя с ярко выраже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ным характером.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пластилин или глина, стеки, по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ставка (пластиковая дощечка).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Знакомиться</w:t>
            </w:r>
            <w:r w:rsidRPr="00583680">
              <w:rPr>
                <w:rFonts w:ascii="Times New Roman" w:hAnsi="Times New Roman"/>
                <w:bCs/>
              </w:rPr>
              <w:t>с примерами портре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 xml:space="preserve">ных изображений великих мастеров скульптуры,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приобретать </w:t>
            </w:r>
            <w:r w:rsidRPr="00583680">
              <w:rPr>
                <w:rFonts w:ascii="Times New Roman" w:hAnsi="Times New Roman"/>
                <w:bCs/>
              </w:rPr>
              <w:t>опыт во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приятия скульптурного портрета.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знания о великих русских скульпторах-портретистах.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 xml:space="preserve"> опыт и навыки лепки портретного изображения головы 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 представление</w:t>
            </w:r>
            <w:r w:rsidRPr="00583680">
              <w:rPr>
                <w:rFonts w:ascii="Times New Roman" w:hAnsi="Times New Roman"/>
                <w:bCs/>
              </w:rPr>
              <w:t xml:space="preserve"> о выраз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тельных средствах скульптурного о</w:t>
            </w:r>
            <w:r w:rsidRPr="00583680">
              <w:rPr>
                <w:rFonts w:ascii="Times New Roman" w:hAnsi="Times New Roman"/>
                <w:bCs/>
              </w:rPr>
              <w:t>б</w:t>
            </w:r>
            <w:r w:rsidRPr="00583680">
              <w:rPr>
                <w:rFonts w:ascii="Times New Roman" w:hAnsi="Times New Roman"/>
                <w:bCs/>
              </w:rPr>
              <w:t>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по-новому видеть </w:t>
            </w:r>
            <w:r w:rsidRPr="00583680">
              <w:rPr>
                <w:rFonts w:ascii="Times New Roman" w:hAnsi="Times New Roman"/>
                <w:bCs/>
              </w:rPr>
              <w:t>инди</w:t>
            </w:r>
            <w:r w:rsidRPr="00583680">
              <w:rPr>
                <w:rFonts w:ascii="Times New Roman" w:hAnsi="Times New Roman"/>
                <w:bCs/>
              </w:rPr>
              <w:softHyphen/>
              <w:t>видуальность человека (видеть как ху</w:t>
            </w:r>
            <w:r w:rsidRPr="00583680">
              <w:rPr>
                <w:rFonts w:ascii="Times New Roman" w:hAnsi="Times New Roman"/>
                <w:bCs/>
              </w:rPr>
              <w:softHyphen/>
              <w:t>дожник-скульптор).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Графический портретный рисунок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Образ человека в графическом порт</w:t>
            </w:r>
            <w:r w:rsidRPr="00583680">
              <w:rPr>
                <w:rFonts w:ascii="Times New Roman" w:hAnsi="Times New Roman"/>
              </w:rPr>
              <w:softHyphen/>
              <w:t>рете. Рис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нок головы человека в исто</w:t>
            </w:r>
            <w:r w:rsidRPr="00583680">
              <w:rPr>
                <w:rFonts w:ascii="Times New Roman" w:hAnsi="Times New Roman"/>
              </w:rPr>
              <w:softHyphen/>
              <w:t>рии изобразительн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Индивидуальные особенности, ха</w:t>
            </w:r>
            <w:r w:rsidRPr="00583680">
              <w:rPr>
                <w:rFonts w:ascii="Times New Roman" w:hAnsi="Times New Roman"/>
              </w:rPr>
              <w:softHyphen/>
              <w:t>рактер,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строение человека в графичес</w:t>
            </w:r>
            <w:r w:rsidRPr="00583680">
              <w:rPr>
                <w:rFonts w:ascii="Times New Roman" w:hAnsi="Times New Roman"/>
              </w:rPr>
              <w:softHyphen/>
              <w:t>ком портр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те.Выразительные средства и возможности гр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фического изображе</w:t>
            </w:r>
            <w:r w:rsidRPr="00583680">
              <w:rPr>
                <w:rFonts w:ascii="Times New Roman" w:hAnsi="Times New Roman"/>
              </w:rPr>
              <w:softHyphen/>
              <w:t>ния. Расположение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жения на листе. Линия и пятно. Роль выраз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</w:t>
            </w:r>
            <w:r w:rsidRPr="00583680">
              <w:rPr>
                <w:rFonts w:ascii="Times New Roman" w:hAnsi="Times New Roman"/>
              </w:rPr>
              <w:softHyphen/>
              <w:t>ности графического материала.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рисунка (наброс</w:t>
            </w:r>
            <w:r w:rsidRPr="00583680">
              <w:rPr>
                <w:rFonts w:ascii="Times New Roman" w:hAnsi="Times New Roman"/>
              </w:rPr>
              <w:softHyphen/>
              <w:t>ка) лица св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его друга или одноклассни</w:t>
            </w:r>
            <w:r w:rsidRPr="00583680">
              <w:rPr>
                <w:rFonts w:ascii="Times New Roman" w:hAnsi="Times New Roman"/>
              </w:rPr>
              <w:softHyphen/>
              <w:t>ка (с натуры).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уголь,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интерес </w:t>
            </w:r>
            <w:r w:rsidRPr="00583680">
              <w:rPr>
                <w:rFonts w:ascii="Times New Roman" w:hAnsi="Times New Roman"/>
                <w:bCs/>
              </w:rPr>
              <w:t>к изображе</w:t>
            </w:r>
            <w:r w:rsidRPr="00583680">
              <w:rPr>
                <w:rFonts w:ascii="Times New Roman" w:hAnsi="Times New Roman"/>
                <w:bCs/>
              </w:rPr>
              <w:softHyphen/>
              <w:t>ниям человека как способу нового по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нимания и видения человека,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окружа</w:t>
            </w:r>
            <w:r w:rsidRPr="00583680">
              <w:rPr>
                <w:rFonts w:ascii="Times New Roman" w:hAnsi="Times New Roman"/>
                <w:bCs/>
              </w:rPr>
              <w:softHyphen/>
              <w:t>ющих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Развивать</w:t>
            </w:r>
            <w:r w:rsidRPr="00583680">
              <w:rPr>
                <w:rFonts w:ascii="Times New Roman" w:hAnsi="Times New Roman"/>
                <w:bCs/>
              </w:rPr>
              <w:t xml:space="preserve"> художественное видение, наблюдательность, умение замечать индивидуальные особенности и х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рактер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представления о графич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ских портретах мастеров разных эпох, о разнообразии графических средств в решении образа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Овладевать</w:t>
            </w:r>
            <w:r w:rsidRPr="00583680">
              <w:rPr>
                <w:rFonts w:ascii="Times New Roman" w:hAnsi="Times New Roman"/>
                <w:bCs/>
              </w:rPr>
              <w:t xml:space="preserve"> новыми умениями в р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сунке.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Выполнять</w:t>
            </w:r>
            <w:r w:rsidRPr="00583680">
              <w:rPr>
                <w:rFonts w:ascii="Times New Roman" w:hAnsi="Times New Roman"/>
                <w:bCs/>
              </w:rPr>
              <w:t xml:space="preserve"> наброски и зарисовки близких людей, передавать индивид</w:t>
            </w:r>
            <w:r w:rsidRPr="00583680">
              <w:rPr>
                <w:rFonts w:ascii="Times New Roman" w:hAnsi="Times New Roman"/>
                <w:bCs/>
              </w:rPr>
              <w:t>у</w:t>
            </w:r>
            <w:r w:rsidRPr="00583680">
              <w:rPr>
                <w:rFonts w:ascii="Times New Roman" w:hAnsi="Times New Roman"/>
                <w:bCs/>
              </w:rPr>
              <w:t>альные особенности человека в пор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рете.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Сатирические образы человека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Правда жизни и язык искусства. Ху</w:t>
            </w:r>
            <w:r w:rsidRPr="00583680">
              <w:rPr>
                <w:rFonts w:ascii="Times New Roman" w:hAnsi="Times New Roman"/>
              </w:rPr>
              <w:softHyphen/>
              <w:t>дожественное преувеличение. Отбор де</w:t>
            </w:r>
            <w:r w:rsidRPr="00583680">
              <w:rPr>
                <w:rFonts w:ascii="Times New Roman" w:hAnsi="Times New Roman"/>
              </w:rPr>
              <w:softHyphen/>
              <w:t>талей и обострение образа. Сатириче</w:t>
            </w:r>
            <w:r w:rsidRPr="00583680">
              <w:rPr>
                <w:rFonts w:ascii="Times New Roman" w:hAnsi="Times New Roman"/>
              </w:rPr>
              <w:softHyphen/>
              <w:t>ские образы в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Карикатура. Дружеский шарж.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Изображение дружеского шаржа.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сатирических об</w:t>
            </w:r>
            <w:r w:rsidRPr="00583680">
              <w:rPr>
                <w:rFonts w:ascii="Times New Roman" w:hAnsi="Times New Roman"/>
              </w:rPr>
              <w:softHyphen/>
              <w:t>разов литер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турных героев или друже</w:t>
            </w:r>
            <w:r w:rsidRPr="00583680">
              <w:rPr>
                <w:rFonts w:ascii="Times New Roman" w:hAnsi="Times New Roman"/>
              </w:rPr>
              <w:softHyphen/>
              <w:t>ских шаржей.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тушь, перо,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представление о жанре с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тирического рисунка и его задачах.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 задачах художествен</w:t>
            </w:r>
            <w:r w:rsidRPr="00583680">
              <w:rPr>
                <w:rFonts w:ascii="Times New Roman" w:hAnsi="Times New Roman"/>
                <w:bCs/>
              </w:rPr>
              <w:softHyphen/>
              <w:t>ного преувеличения, о соотношении правды и вымысла в художественном изображении.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видеть </w:t>
            </w:r>
            <w:r w:rsidRPr="00583680">
              <w:rPr>
                <w:rFonts w:ascii="Times New Roman" w:hAnsi="Times New Roman"/>
                <w:bCs/>
              </w:rPr>
              <w:t>индивидуальный характер человека, творчески искать средства выразительности для его изоб</w:t>
            </w:r>
            <w:r w:rsidRPr="00583680">
              <w:rPr>
                <w:rFonts w:ascii="Times New Roman" w:hAnsi="Times New Roman"/>
                <w:bCs/>
              </w:rPr>
              <w:softHyphen/>
              <w:t>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  <w:bCs/>
              </w:rPr>
              <w:t>рисунка, вид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ния и понимания пропорций, испол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зования линии и пятна как средств выразительного изображения челов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ка.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Образные возможности освещения в портрете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Выразительные, преображающие возможности освещения. Роль освеще</w:t>
            </w:r>
            <w:r w:rsidRPr="00583680">
              <w:rPr>
                <w:rFonts w:ascii="Times New Roman" w:hAnsi="Times New Roman"/>
              </w:rPr>
              <w:softHyphen/>
              <w:t>ния при создании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раза. Изменение образа человека при различном осве</w:t>
            </w:r>
            <w:r w:rsidRPr="00583680">
              <w:rPr>
                <w:rFonts w:ascii="Times New Roman" w:hAnsi="Times New Roman"/>
              </w:rPr>
              <w:softHyphen/>
              <w:t>щении.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Постоянство формы и изменение ее восприятия. Свет, направленный сбоку, снизу, рассеянный свет, изображение против света, контрастность освеще</w:t>
            </w:r>
            <w:r w:rsidRPr="00583680">
              <w:rPr>
                <w:rFonts w:ascii="Times New Roman" w:hAnsi="Times New Roman"/>
              </w:rPr>
              <w:softHyphen/>
              <w:t>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наблюдения натуры и выполнение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бросков (пятном или с по</w:t>
            </w:r>
            <w:r w:rsidRPr="00583680">
              <w:rPr>
                <w:rFonts w:ascii="Times New Roman" w:hAnsi="Times New Roman"/>
              </w:rPr>
              <w:softHyphen/>
              <w:t>мощью аппликации, монотипии) голо</w:t>
            </w:r>
            <w:r w:rsidRPr="00583680">
              <w:rPr>
                <w:rFonts w:ascii="Times New Roman" w:hAnsi="Times New Roman"/>
              </w:rPr>
              <w:softHyphen/>
              <w:t>вы в различном освещении.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 (три краски — темная, те</w:t>
            </w:r>
            <w:r w:rsidRPr="00583680">
              <w:rPr>
                <w:rFonts w:ascii="Times New Roman" w:hAnsi="Times New Roman"/>
              </w:rPr>
              <w:t>п</w:t>
            </w:r>
            <w:r w:rsidRPr="00583680">
              <w:rPr>
                <w:rFonts w:ascii="Times New Roman" w:hAnsi="Times New Roman"/>
              </w:rPr>
              <w:t>лая и белая), кисти, бумага или материалы для аппликации, моно</w:t>
            </w:r>
            <w:r w:rsidRPr="00583680">
              <w:rPr>
                <w:rFonts w:ascii="Times New Roman" w:hAnsi="Times New Roman"/>
              </w:rPr>
              <w:softHyphen/>
              <w:t>типии.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  <w:bCs/>
              </w:rPr>
              <w:t>о выразительных возмож</w:t>
            </w:r>
            <w:r w:rsidRPr="00583680">
              <w:rPr>
                <w:rFonts w:ascii="Times New Roman" w:hAnsi="Times New Roman"/>
                <w:bCs/>
              </w:rPr>
              <w:softHyphen/>
              <w:t>ностях освещения при создании худо</w:t>
            </w:r>
            <w:r w:rsidRPr="00583680">
              <w:rPr>
                <w:rFonts w:ascii="Times New Roman" w:hAnsi="Times New Roman"/>
                <w:bCs/>
              </w:rPr>
              <w:softHyphen/>
              <w:t>жественного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видеть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характеризо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вать </w:t>
            </w:r>
            <w:r w:rsidRPr="00583680">
              <w:rPr>
                <w:rFonts w:ascii="Times New Roman" w:hAnsi="Times New Roman"/>
                <w:bCs/>
              </w:rPr>
              <w:t>различное эмоциональное звуча</w:t>
            </w:r>
            <w:r w:rsidRPr="00583680">
              <w:rPr>
                <w:rFonts w:ascii="Times New Roman" w:hAnsi="Times New Roman"/>
                <w:bCs/>
              </w:rPr>
              <w:softHyphen/>
              <w:t>ние образа при разном источнике и ха</w:t>
            </w:r>
            <w:r w:rsidRPr="00583680">
              <w:rPr>
                <w:rFonts w:ascii="Times New Roman" w:hAnsi="Times New Roman"/>
                <w:bCs/>
              </w:rPr>
              <w:softHyphen/>
              <w:t>рактере освещения.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  <w:bCs/>
              </w:rPr>
              <w:t>освещение «по свету», «против света», боковой свет.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освещение в про</w:t>
            </w:r>
            <w:r w:rsidRPr="00583680">
              <w:rPr>
                <w:rFonts w:ascii="Times New Roman" w:hAnsi="Times New Roman"/>
                <w:bCs/>
              </w:rPr>
              <w:softHyphen/>
              <w:t>изведениях искусства и его эмоци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нальное и смысловое воздействие на зрителя.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опытом </w:t>
            </w:r>
            <w:r w:rsidRPr="00583680">
              <w:rPr>
                <w:rFonts w:ascii="Times New Roman" w:hAnsi="Times New Roman"/>
                <w:bCs/>
              </w:rPr>
              <w:t>наблюдатель</w:t>
            </w:r>
            <w:r w:rsidRPr="00583680">
              <w:rPr>
                <w:rFonts w:ascii="Times New Roman" w:hAnsi="Times New Roman"/>
                <w:bCs/>
              </w:rPr>
              <w:softHyphen/>
              <w:t>ности и постигать визуальную кул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туру восприятия реальности и прои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ведений искусства.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Роль цвета в портрете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Цветовое решение образа в портре</w:t>
            </w:r>
            <w:r w:rsidRPr="00583680">
              <w:rPr>
                <w:rFonts w:ascii="Times New Roman" w:hAnsi="Times New Roman"/>
              </w:rPr>
              <w:softHyphen/>
              <w:t>те. Эмоци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нальное воздействие цвета. Соотношение пор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ретного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</w:t>
            </w:r>
            <w:r w:rsidRPr="00583680">
              <w:rPr>
                <w:rFonts w:ascii="Times New Roman" w:hAnsi="Times New Roman"/>
              </w:rPr>
              <w:softHyphen/>
              <w:t>ния и его фона как важнейшей состав</w:t>
            </w:r>
            <w:r w:rsidRPr="00583680">
              <w:rPr>
                <w:rFonts w:ascii="Times New Roman" w:hAnsi="Times New Roman"/>
              </w:rPr>
              <w:softHyphen/>
              <w:t>ляющей образа. Цвет и тон (темное — светлое). Цвет и характер освещения. Цвет как выражение настроения, ха</w:t>
            </w:r>
            <w:r w:rsidRPr="00583680">
              <w:rPr>
                <w:rFonts w:ascii="Times New Roman" w:hAnsi="Times New Roman"/>
              </w:rPr>
              <w:softHyphen/>
              <w:t>рактера и индивидуальности г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роя портрета.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и живописная фактура.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портрета знако</w:t>
            </w:r>
            <w:r w:rsidRPr="00583680">
              <w:rPr>
                <w:rFonts w:ascii="Times New Roman" w:hAnsi="Times New Roman"/>
              </w:rPr>
              <w:softHyphen/>
              <w:t>мого человека или литературного героя.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пастель или восковой мелок (для линейного наброска), гу</w:t>
            </w:r>
            <w:r w:rsidRPr="00583680">
              <w:rPr>
                <w:rFonts w:ascii="Times New Roman" w:hAnsi="Times New Roman"/>
              </w:rPr>
              <w:softHyphen/>
              <w:t>ашь, кисть, пастель (для завершения образа),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  <w:bCs/>
              </w:rPr>
              <w:t>художественное видение цвета, понимание его эмоциональн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го, интонационного воздействия.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583680">
              <w:rPr>
                <w:rFonts w:ascii="Times New Roman" w:hAnsi="Times New Roman"/>
                <w:bCs/>
              </w:rPr>
              <w:t>цветовой строй пр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изведений как средство создания х</w:t>
            </w:r>
            <w:r w:rsidRPr="00583680">
              <w:rPr>
                <w:rFonts w:ascii="Times New Roman" w:hAnsi="Times New Roman"/>
                <w:bCs/>
              </w:rPr>
              <w:t>у</w:t>
            </w:r>
            <w:r w:rsidRPr="00583680">
              <w:rPr>
                <w:rFonts w:ascii="Times New Roman" w:hAnsi="Times New Roman"/>
                <w:bCs/>
              </w:rPr>
              <w:t>дожественного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583680">
              <w:rPr>
                <w:rFonts w:ascii="Times New Roman" w:hAnsi="Times New Roman"/>
                <w:bCs/>
              </w:rPr>
              <w:t>о своих впечатлени</w:t>
            </w:r>
            <w:r w:rsidRPr="00583680">
              <w:rPr>
                <w:rFonts w:ascii="Times New Roman" w:hAnsi="Times New Roman"/>
                <w:bCs/>
              </w:rPr>
              <w:softHyphen/>
              <w:t>ях от нескольких (по выбору) портре</w:t>
            </w:r>
            <w:r w:rsidRPr="00583680">
              <w:rPr>
                <w:rFonts w:ascii="Times New Roman" w:hAnsi="Times New Roman"/>
                <w:bCs/>
              </w:rPr>
              <w:softHyphen/>
              <w:t>тов великих мастеров, характеризуя цв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товой образ произведения.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навыки </w:t>
            </w:r>
            <w:r w:rsidRPr="00583680">
              <w:rPr>
                <w:rFonts w:ascii="Times New Roman" w:hAnsi="Times New Roman"/>
                <w:bCs/>
              </w:rPr>
              <w:t>создания различ</w:t>
            </w:r>
            <w:r w:rsidRPr="00583680">
              <w:rPr>
                <w:rFonts w:ascii="Times New Roman" w:hAnsi="Times New Roman"/>
                <w:bCs/>
              </w:rPr>
              <w:softHyphen/>
              <w:t>ными материалами портрета в цвете.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Великие портретисты прошлого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Нарастание глубины образа челове</w:t>
            </w:r>
            <w:r w:rsidRPr="00583680">
              <w:rPr>
                <w:rFonts w:ascii="Times New Roman" w:hAnsi="Times New Roman"/>
              </w:rPr>
              <w:softHyphen/>
              <w:t>ка в истории европейского и русского искусства. Выражение творческой ин</w:t>
            </w:r>
            <w:r w:rsidRPr="00583680">
              <w:rPr>
                <w:rFonts w:ascii="Times New Roman" w:hAnsi="Times New Roman"/>
              </w:rPr>
              <w:softHyphen/>
              <w:t>дивидуальности художника в 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данных им портретных образах. Личность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дожникаи его эпоха. Личность героя портрета и творческая интерпретация ее художником.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дивидуальность образного языка в произведен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ях великих художников.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автопортрета или портретов близких людей (члена семьи, друга).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кисть,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и называть несколько пор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ретов великих мастеров европейс</w:t>
            </w:r>
            <w:r w:rsidRPr="00583680">
              <w:rPr>
                <w:rFonts w:ascii="Times New Roman" w:hAnsi="Times New Roman"/>
                <w:bCs/>
              </w:rPr>
              <w:softHyphen/>
              <w:t>кого и русского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>значение великих порт</w:t>
            </w:r>
            <w:r w:rsidRPr="00583680">
              <w:rPr>
                <w:rFonts w:ascii="Times New Roman" w:hAnsi="Times New Roman"/>
                <w:bCs/>
              </w:rPr>
              <w:softHyphen/>
              <w:t>ретистов для характеристики эпохи и ее духовных ценностей.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583680">
              <w:rPr>
                <w:rFonts w:ascii="Times New Roman" w:hAnsi="Times New Roman"/>
                <w:bCs/>
              </w:rPr>
              <w:t>об истории жанра портрета как о последовательности из</w:t>
            </w:r>
            <w:r w:rsidRPr="00583680">
              <w:rPr>
                <w:rFonts w:ascii="Times New Roman" w:hAnsi="Times New Roman"/>
                <w:bCs/>
              </w:rPr>
              <w:softHyphen/>
              <w:t>мененийпредставлений о человеке и выражения духовных ценностей эп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хи.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 соотношении лич</w:t>
            </w:r>
            <w:r w:rsidRPr="00583680">
              <w:rPr>
                <w:rFonts w:ascii="Times New Roman" w:hAnsi="Times New Roman"/>
                <w:bCs/>
              </w:rPr>
              <w:softHyphen/>
              <w:t>ности портретируемого и авторской по</w:t>
            </w:r>
            <w:r w:rsidRPr="00583680">
              <w:rPr>
                <w:rFonts w:ascii="Times New Roman" w:hAnsi="Times New Roman"/>
                <w:bCs/>
              </w:rPr>
              <w:softHyphen/>
              <w:t>зиции художника в портрете.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 и новые умения </w:t>
            </w:r>
            <w:r w:rsidRPr="00583680">
              <w:rPr>
                <w:rFonts w:ascii="Times New Roman" w:hAnsi="Times New Roman"/>
                <w:bCs/>
              </w:rPr>
              <w:t>в наблюдении и созда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нии композиционного портретного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об</w:t>
            </w:r>
            <w:r w:rsidRPr="00583680">
              <w:rPr>
                <w:rFonts w:ascii="Times New Roman" w:hAnsi="Times New Roman"/>
                <w:bCs/>
              </w:rPr>
              <w:softHyphen/>
              <w:t>раза близкого человека (или авт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порт</w:t>
            </w:r>
            <w:r w:rsidRPr="00583680">
              <w:rPr>
                <w:rFonts w:ascii="Times New Roman" w:hAnsi="Times New Roman"/>
                <w:bCs/>
              </w:rPr>
              <w:softHyphen/>
              <w:t>рета).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Портрет в изобразительном искусстве XX 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Особенности и направления разви</w:t>
            </w:r>
            <w:r w:rsidRPr="00583680">
              <w:rPr>
                <w:rFonts w:ascii="Times New Roman" w:hAnsi="Times New Roman"/>
              </w:rPr>
              <w:softHyphen/>
              <w:t>тия портре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ного образа и изображения человека в европе</w:t>
            </w:r>
            <w:r w:rsidRPr="00583680">
              <w:rPr>
                <w:rFonts w:ascii="Times New Roman" w:hAnsi="Times New Roman"/>
              </w:rPr>
              <w:t>й</w:t>
            </w:r>
            <w:r w:rsidRPr="00583680">
              <w:rPr>
                <w:rFonts w:ascii="Times New Roman" w:hAnsi="Times New Roman"/>
              </w:rPr>
              <w:t>ском искусстве XX века. Знаменитые мастера евро</w:t>
            </w:r>
            <w:r w:rsidRPr="00583680">
              <w:rPr>
                <w:rFonts w:ascii="Times New Roman" w:hAnsi="Times New Roman"/>
              </w:rPr>
              <w:softHyphen/>
              <w:t>пейского изобразительного искусства (П. Пикассо, А. Матисс, А. Модилья</w:t>
            </w:r>
            <w:r w:rsidRPr="00583680">
              <w:rPr>
                <w:rFonts w:ascii="Times New Roman" w:hAnsi="Times New Roman"/>
              </w:rPr>
              <w:softHyphen/>
              <w:t>ни, С. Дали, Э. Уорхол и др.). Роль и место живописного пор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рета в отечественном искусстве XX 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Сложность и глубина внутреннего ми</w:t>
            </w:r>
            <w:r w:rsidRPr="00583680">
              <w:rPr>
                <w:rFonts w:ascii="Times New Roman" w:hAnsi="Times New Roman"/>
              </w:rPr>
              <w:softHyphen/>
              <w:t>ра челов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ка, связь человека с историей своей страны, стремление выразить правду жизни в образе 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ловека своего времени, трагизм в жизни челов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 xml:space="preserve">ка, красота устремленности и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созидатель</w:t>
            </w:r>
            <w:r w:rsidRPr="00583680">
              <w:rPr>
                <w:rFonts w:ascii="Times New Roman" w:hAnsi="Times New Roman"/>
              </w:rPr>
              <w:softHyphen/>
              <w:t>ной силы человека, красота молод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 и многие другие темы в лучших работах отечественных портретистов XX 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выставке лучших работ кла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са; посещение художествен</w:t>
            </w:r>
            <w:r w:rsidRPr="00583680">
              <w:rPr>
                <w:rFonts w:ascii="Times New Roman" w:hAnsi="Times New Roman"/>
              </w:rPr>
              <w:softHyphen/>
              <w:t>ного музея, выста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ки.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представления о задачах изображения человека в европейском искусстве XX 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  <w:bCs/>
              </w:rPr>
              <w:t>основные вехи в истории развития портрета 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отечественном искусстве XX 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Приводить</w:t>
            </w:r>
            <w:r w:rsidRPr="00583680">
              <w:rPr>
                <w:rFonts w:ascii="Times New Roman" w:hAnsi="Times New Roman"/>
                <w:bCs/>
              </w:rPr>
              <w:t xml:space="preserve"> примеры известных пор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ретов отечественных художников.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583680">
              <w:rPr>
                <w:rFonts w:ascii="Times New Roman" w:hAnsi="Times New Roman"/>
                <w:bCs/>
              </w:rPr>
              <w:t>о содержании и ком</w:t>
            </w:r>
            <w:r w:rsidRPr="00583680">
              <w:rPr>
                <w:rFonts w:ascii="Times New Roman" w:hAnsi="Times New Roman"/>
                <w:bCs/>
              </w:rPr>
              <w:softHyphen/>
              <w:t>позиционных средствах его выраж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ния в портрете.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Интересоваться, </w:t>
            </w:r>
            <w:r w:rsidRPr="00583680">
              <w:rPr>
                <w:rFonts w:ascii="Times New Roman" w:hAnsi="Times New Roman"/>
                <w:bCs/>
              </w:rPr>
              <w:t>будучи художни</w:t>
            </w:r>
            <w:r w:rsidRPr="00583680">
              <w:rPr>
                <w:rFonts w:ascii="Times New Roman" w:hAnsi="Times New Roman"/>
                <w:bCs/>
              </w:rPr>
              <w:softHyphen/>
              <w:t>ком, личностью человека и его судь</w:t>
            </w:r>
            <w:r w:rsidRPr="00583680">
              <w:rPr>
                <w:rFonts w:ascii="Times New Roman" w:hAnsi="Times New Roman"/>
                <w:bCs/>
              </w:rPr>
              <w:softHyphen/>
              <w:t>бой.</w:t>
            </w:r>
          </w:p>
        </w:tc>
      </w:tr>
      <w:tr w:rsidR="00775FB7" w:rsidRPr="00583680" w:rsidTr="00803ED5">
        <w:trPr>
          <w:jc w:val="right"/>
        </w:trPr>
        <w:tc>
          <w:tcPr>
            <w:tcW w:w="10279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Человек и пространство. Пейзаж (7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Жанры в изобразительном искусстве.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Жанр пейзажа как изображение пространства, как отражение впечатлений и переживаний художника. И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торическое развитие жанра. Основные вехи в развитии жанра пейзажа.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Образ природы в произведениях русских и зарубежных художников-пейзажистов.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Виды пейзажей.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 xml:space="preserve">Жанры в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изобрази</w:t>
            </w:r>
            <w:r w:rsidRPr="00583680">
              <w:rPr>
                <w:rFonts w:ascii="Times New Roman" w:hAnsi="Times New Roman"/>
                <w:noProof/>
                <w:lang w:eastAsia="ru-RU"/>
              </w:rPr>
              <w:softHyphen/>
              <w:t>тельном искусстве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Жанры в изобразительном искус</w:t>
            </w:r>
            <w:r w:rsidRPr="00583680">
              <w:rPr>
                <w:rFonts w:ascii="Times New Roman" w:hAnsi="Times New Roman"/>
              </w:rPr>
              <w:softHyphen/>
              <w:t>стве: натю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морт, портрет, пейзаж, бы</w:t>
            </w:r>
            <w:r w:rsidRPr="00583680">
              <w:rPr>
                <w:rFonts w:ascii="Times New Roman" w:hAnsi="Times New Roman"/>
              </w:rPr>
              <w:softHyphen/>
              <w:t>товой жанр, историч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ский жанр.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«жанр» в изобразительномискусстве отвечает на вопрос, что изоб</w:t>
            </w:r>
            <w:r w:rsidRPr="00583680">
              <w:rPr>
                <w:rFonts w:ascii="Times New Roman" w:hAnsi="Times New Roman"/>
              </w:rPr>
              <w:softHyphen/>
              <w:t>ражено. То, что этим хотел сказать ху</w:t>
            </w:r>
            <w:r w:rsidRPr="00583680">
              <w:rPr>
                <w:rFonts w:ascii="Times New Roman" w:hAnsi="Times New Roman"/>
              </w:rPr>
              <w:softHyphen/>
              <w:t>дожник, называется «с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держанием про</w:t>
            </w:r>
            <w:r w:rsidRPr="00583680">
              <w:rPr>
                <w:rFonts w:ascii="Times New Roman" w:hAnsi="Times New Roman"/>
              </w:rPr>
              <w:softHyphen/>
              <w:t>изведения».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Историческое развитие жанров иизменения в видении мира. Историяжанров и целостное представление о развитии культуры. Пейзаж как образ природы и жанр изобразительного пейз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Задание:</w:t>
            </w:r>
            <w:r w:rsidRPr="00583680">
              <w:rPr>
                <w:rFonts w:ascii="Times New Roman" w:hAnsi="Times New Roman"/>
              </w:rPr>
              <w:t>участие в беседе на тему жанров в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бразительном искусстве, особенностей образно – выразительных средств жанра пейзажа.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Знать и называть </w:t>
            </w:r>
            <w:r w:rsidRPr="00583680">
              <w:rPr>
                <w:rFonts w:ascii="Times New Roman" w:hAnsi="Times New Roman"/>
                <w:bCs/>
              </w:rPr>
              <w:t>жанры в изобраз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тельном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Объяснять</w:t>
            </w:r>
            <w:r w:rsidRPr="00583680">
              <w:rPr>
                <w:rFonts w:ascii="Times New Roman" w:hAnsi="Times New Roman"/>
                <w:bCs/>
              </w:rPr>
              <w:t xml:space="preserve"> разницу между предметом изображения, сюжетом и содержан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ем изображения.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Объяснять</w:t>
            </w:r>
            <w:r w:rsidRPr="00583680">
              <w:rPr>
                <w:rFonts w:ascii="Times New Roman" w:hAnsi="Times New Roman"/>
                <w:bCs/>
              </w:rPr>
              <w:t>, как изучение развития жанра в изобразительном искусстве дает возможность увидеть изменения в видении мира.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Рассуждать</w:t>
            </w:r>
            <w:r w:rsidRPr="00583680">
              <w:rPr>
                <w:rFonts w:ascii="Times New Roman" w:hAnsi="Times New Roman"/>
                <w:bCs/>
              </w:rPr>
              <w:t xml:space="preserve"> о том, как, изучая ист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рию изобразительного жанра, мы расширяем рамки собственных пре</w:t>
            </w:r>
            <w:r w:rsidRPr="00583680">
              <w:rPr>
                <w:rFonts w:ascii="Times New Roman" w:hAnsi="Times New Roman"/>
                <w:bCs/>
              </w:rPr>
              <w:t>д</w:t>
            </w:r>
            <w:r w:rsidRPr="00583680">
              <w:rPr>
                <w:rFonts w:ascii="Times New Roman" w:hAnsi="Times New Roman"/>
                <w:bCs/>
              </w:rPr>
              <w:t>ставлений о жизни, свой личный жи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ненный опыт.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Активно участвовать</w:t>
            </w:r>
            <w:r w:rsidRPr="00583680">
              <w:rPr>
                <w:rFonts w:ascii="Times New Roman" w:hAnsi="Times New Roman"/>
                <w:bCs/>
              </w:rPr>
              <w:t xml:space="preserve"> в беседе по теме.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Изображение пространства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Проблема изображения глубины пространства на плоскости. Способы изображения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ства в различные эпохи. Особенности системы изображения в культурах Древнего Востока: Древний Египет, Месопотамия. Пространстве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ное изображение предмета и его развитие в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кусстве античного мира. Символическое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странство в искусствеСредневековья. Обратная перспек</w:t>
            </w:r>
            <w:r w:rsidRPr="00583680">
              <w:rPr>
                <w:rFonts w:ascii="Times New Roman" w:hAnsi="Times New Roman"/>
              </w:rPr>
              <w:softHyphen/>
              <w:t>тива и зримый мир духовных образов.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Потребность в изучении реально наблюдаемого мира в эпоху Возрожде</w:t>
            </w:r>
            <w:r w:rsidRPr="00583680">
              <w:rPr>
                <w:rFonts w:ascii="Times New Roman" w:hAnsi="Times New Roman"/>
              </w:rPr>
              <w:softHyphen/>
              <w:t>ния. Изображение глуб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ны простран</w:t>
            </w:r>
            <w:r w:rsidRPr="00583680">
              <w:rPr>
                <w:rFonts w:ascii="Times New Roman" w:hAnsi="Times New Roman"/>
              </w:rPr>
              <w:softHyphen/>
              <w:t>ства, присутствие наблюдателя и откры</w:t>
            </w:r>
            <w:r w:rsidRPr="00583680">
              <w:rPr>
                <w:rFonts w:ascii="Times New Roman" w:hAnsi="Times New Roman"/>
              </w:rPr>
              <w:softHyphen/>
              <w:t>тие правил линейной перспективы. Ка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тинная плоскость и пространство изображения, организованное художни</w:t>
            </w:r>
            <w:r w:rsidRPr="00583680">
              <w:rPr>
                <w:rFonts w:ascii="Times New Roman" w:hAnsi="Times New Roman"/>
              </w:rPr>
              <w:softHyphen/>
              <w:t>ком. Перспектива как одно из худо</w:t>
            </w:r>
            <w:r w:rsidRPr="00583680">
              <w:rPr>
                <w:rFonts w:ascii="Times New Roman" w:hAnsi="Times New Roman"/>
              </w:rPr>
              <w:softHyphen/>
              <w:t>жественных средств выражения, как форма определенного содержания, обу</w:t>
            </w:r>
            <w:r w:rsidRPr="00583680">
              <w:rPr>
                <w:rFonts w:ascii="Times New Roman" w:hAnsi="Times New Roman"/>
              </w:rPr>
              <w:softHyphen/>
              <w:t>словленного культурой эпохи и миро</w:t>
            </w:r>
            <w:r w:rsidRPr="00583680">
              <w:rPr>
                <w:rFonts w:ascii="Times New Roman" w:hAnsi="Times New Roman"/>
              </w:rPr>
              <w:softHyphen/>
              <w:t>воззрением художника.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изготовление «сетки Аль</w:t>
            </w:r>
            <w:r w:rsidRPr="00583680">
              <w:rPr>
                <w:rFonts w:ascii="Times New Roman" w:hAnsi="Times New Roman"/>
              </w:rPr>
              <w:softHyphen/>
              <w:t>берти» и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следование правил перспек</w:t>
            </w:r>
            <w:r w:rsidRPr="00583680">
              <w:rPr>
                <w:rFonts w:ascii="Times New Roman" w:hAnsi="Times New Roman"/>
              </w:rPr>
              <w:softHyphen/>
              <w:t>тивы в помещении и на улице; созда</w:t>
            </w:r>
            <w:r w:rsidRPr="00583680">
              <w:rPr>
                <w:rFonts w:ascii="Times New Roman" w:hAnsi="Times New Roman"/>
              </w:rPr>
              <w:softHyphen/>
              <w:t>ние простых зарисовок набл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даемогопространства с опорой на правила пе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спективных сокращений.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  <w:bCs/>
              </w:rPr>
              <w:t>в произведениях искус</w:t>
            </w:r>
            <w:r w:rsidRPr="00583680">
              <w:rPr>
                <w:rFonts w:ascii="Times New Roman" w:hAnsi="Times New Roman"/>
                <w:bCs/>
              </w:rPr>
              <w:softHyphen/>
              <w:t>ства различные способы изображения пр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странства.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  <w:bCs/>
              </w:rPr>
              <w:t>о миро</w:t>
            </w:r>
            <w:r w:rsidRPr="00583680">
              <w:rPr>
                <w:rFonts w:ascii="Times New Roman" w:hAnsi="Times New Roman"/>
                <w:bCs/>
              </w:rPr>
              <w:softHyphen/>
              <w:t>воззренческихоснованиях правил л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нейной перспективы как художес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венного изучения реально наблюда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мого мира.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Наблюдать </w:t>
            </w:r>
            <w:r w:rsidRPr="00583680">
              <w:rPr>
                <w:rFonts w:ascii="Times New Roman" w:hAnsi="Times New Roman"/>
                <w:bCs/>
              </w:rPr>
              <w:t xml:space="preserve">пространственные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сокращения (в нашем восприятии) уходящих вдаль предметов.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</w:t>
            </w:r>
            <w:r w:rsidRPr="00583680">
              <w:rPr>
                <w:rFonts w:ascii="Times New Roman" w:hAnsi="Times New Roman"/>
                <w:bCs/>
              </w:rPr>
              <w:t xml:space="preserve"> навыки (на уровне о</w:t>
            </w:r>
            <w:r w:rsidRPr="00583680">
              <w:rPr>
                <w:rFonts w:ascii="Times New Roman" w:hAnsi="Times New Roman"/>
                <w:bCs/>
              </w:rPr>
              <w:t>б</w:t>
            </w:r>
            <w:r w:rsidRPr="00583680">
              <w:rPr>
                <w:rFonts w:ascii="Times New Roman" w:hAnsi="Times New Roman"/>
                <w:bCs/>
              </w:rPr>
              <w:t>щих представлений) изображения перспективных сокращений в зар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совках наблюдаемого пространства.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Правила построения перспективы. Воздушная перспектива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Навыки изображения уходяшего вдаль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Схема построения перспективы. Присутствие наблюдателя. Точка зре</w:t>
            </w:r>
            <w:r w:rsidRPr="00583680">
              <w:rPr>
                <w:rFonts w:ascii="Times New Roman" w:hAnsi="Times New Roman"/>
              </w:rPr>
              <w:softHyphen/>
              <w:t>ния. Линия горизонта. Точка схода па</w:t>
            </w:r>
            <w:r w:rsidRPr="00583680">
              <w:rPr>
                <w:rFonts w:ascii="Times New Roman" w:hAnsi="Times New Roman"/>
              </w:rPr>
              <w:softHyphen/>
              <w:t>раллельных линий, пространс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венные сокращения. Прямая и угловая перспе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Представления о высоком и низком горизонте.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Правила воздушной перспективы, планы во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душной перспективы и изме</w:t>
            </w:r>
            <w:r w:rsidRPr="00583680">
              <w:rPr>
                <w:rFonts w:ascii="Times New Roman" w:hAnsi="Times New Roman"/>
              </w:rPr>
              <w:softHyphen/>
              <w:t>нения контрастн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сти. Изменения тона и цвета предметов по мере удаления.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уходящей вдаль аллеи или вьющейся дорожки с соблюдением правил линейной и воз</w:t>
            </w:r>
            <w:r w:rsidRPr="00583680">
              <w:rPr>
                <w:rFonts w:ascii="Times New Roman" w:hAnsi="Times New Roman"/>
              </w:rPr>
              <w:softHyphen/>
              <w:t>душной перспективы.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гуашь (ог</w:t>
            </w:r>
            <w:r w:rsidRPr="00583680">
              <w:rPr>
                <w:rFonts w:ascii="Times New Roman" w:hAnsi="Times New Roman"/>
              </w:rPr>
              <w:softHyphen/>
              <w:t>раниченной палитры), кисти,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понятия «картинная пло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кость», «точка зрения», «линия го</w:t>
            </w:r>
            <w:r w:rsidRPr="00583680">
              <w:rPr>
                <w:rFonts w:ascii="Times New Roman" w:hAnsi="Times New Roman"/>
                <w:bCs/>
              </w:rPr>
              <w:softHyphen/>
              <w:t>ризонта», «точка схода», «вспомог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тель</w:t>
            </w:r>
            <w:r w:rsidRPr="00583680">
              <w:rPr>
                <w:rFonts w:ascii="Times New Roman" w:hAnsi="Times New Roman"/>
                <w:bCs/>
              </w:rPr>
              <w:softHyphen/>
              <w:t>ные линии».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 xml:space="preserve">как средство выразительности высокий и низкий горизонт в произведениях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изо</w:t>
            </w:r>
            <w:r w:rsidRPr="00583680">
              <w:rPr>
                <w:rFonts w:ascii="Times New Roman" w:hAnsi="Times New Roman"/>
                <w:bCs/>
              </w:rPr>
              <w:softHyphen/>
              <w:t>бразительногоискусства.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правила воздушной пер</w:t>
            </w:r>
            <w:r w:rsidRPr="00583680">
              <w:rPr>
                <w:rFonts w:ascii="Times New Roman" w:hAnsi="Times New Roman"/>
                <w:bCs/>
              </w:rPr>
              <w:softHyphen/>
              <w:t>спективы.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  <w:bCs/>
              </w:rPr>
              <w:t>изображения уходящего вдаль пространства, пр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ме</w:t>
            </w:r>
            <w:r w:rsidRPr="00583680">
              <w:rPr>
                <w:rFonts w:ascii="Times New Roman" w:hAnsi="Times New Roman"/>
                <w:bCs/>
              </w:rPr>
              <w:softHyphen/>
              <w:t>няя правила линейной и воздушной перспективы.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Пейзаж – большой мир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Красота природного пространства в истории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кусства. Искусство изобра</w:t>
            </w:r>
            <w:r w:rsidRPr="00583680">
              <w:rPr>
                <w:rFonts w:ascii="Times New Roman" w:hAnsi="Times New Roman"/>
              </w:rPr>
              <w:softHyphen/>
              <w:t xml:space="preserve">жения пейзажа в Древнем Китае.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Пей</w:t>
            </w:r>
            <w:r w:rsidRPr="00583680">
              <w:rPr>
                <w:rFonts w:ascii="Times New Roman" w:hAnsi="Times New Roman"/>
              </w:rPr>
              <w:softHyphen/>
              <w:t>заж как фон и место события в европейском искусстве. Появление картины-пейзажа как с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 xml:space="preserve">мостоятельногожанра. Пейзаж эпический и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романти</w:t>
            </w:r>
            <w:r w:rsidRPr="00583680">
              <w:rPr>
                <w:rFonts w:ascii="Times New Roman" w:hAnsi="Times New Roman"/>
              </w:rPr>
              <w:softHyphen/>
              <w:t>ческий в классическом искусстве. Пей</w:t>
            </w:r>
            <w:r w:rsidRPr="00583680">
              <w:rPr>
                <w:rFonts w:ascii="Times New Roman" w:hAnsi="Times New Roman"/>
              </w:rPr>
              <w:softHyphen/>
              <w:t>заж как выражение величия и значи</w:t>
            </w:r>
            <w:r w:rsidRPr="00583680">
              <w:rPr>
                <w:rFonts w:ascii="Times New Roman" w:hAnsi="Times New Roman"/>
              </w:rPr>
              <w:softHyphen/>
              <w:t>тельности нашего мира. Огромный и легендарный мир в пейзаже.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Организация перспективного прост</w:t>
            </w:r>
            <w:r w:rsidRPr="00583680">
              <w:rPr>
                <w:rFonts w:ascii="Times New Roman" w:hAnsi="Times New Roman"/>
              </w:rPr>
              <w:softHyphen/>
              <w:t>ранства в картине. Земля и небо. Роль формата. Высота горизонта в картине и егообразный смысл.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большого эпического пейзажа «Дорога в большой мир», «Путь реки» и т. д. (работа инди</w:t>
            </w:r>
            <w:r w:rsidRPr="00583680">
              <w:rPr>
                <w:rFonts w:ascii="Times New Roman" w:hAnsi="Times New Roman"/>
              </w:rPr>
              <w:softHyphen/>
              <w:t>видуальная или коллективная с исполь</w:t>
            </w:r>
            <w:r w:rsidRPr="00583680">
              <w:rPr>
                <w:rFonts w:ascii="Times New Roman" w:hAnsi="Times New Roman"/>
              </w:rPr>
              <w:softHyphen/>
              <w:t>зованием аппликации для изображения уходящих планов и наполнения их де</w:t>
            </w:r>
            <w:r w:rsidRPr="00583680">
              <w:rPr>
                <w:rFonts w:ascii="Times New Roman" w:hAnsi="Times New Roman"/>
              </w:rPr>
              <w:softHyphen/>
              <w:t>талями).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кисти, бумага и клей для аппликации.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>об особенностях эпического и романтического образа природы в произведениях европейского и ру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ского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Уметь</w:t>
            </w:r>
            <w:r w:rsidRPr="00583680">
              <w:rPr>
                <w:rFonts w:ascii="Times New Roman" w:hAnsi="Times New Roman"/>
                <w:bCs/>
              </w:rPr>
              <w:t xml:space="preserve"> различать и характеризовать эпический и романтический образы в пейзажных произведениях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живо</w:t>
            </w:r>
            <w:r w:rsidRPr="00583680">
              <w:rPr>
                <w:rFonts w:ascii="Times New Roman" w:hAnsi="Times New Roman"/>
                <w:bCs/>
              </w:rPr>
              <w:softHyphen/>
              <w:t>писи и графики.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Творчески рассуждать, </w:t>
            </w:r>
            <w:r w:rsidRPr="00583680">
              <w:rPr>
                <w:rFonts w:ascii="Times New Roman" w:hAnsi="Times New Roman"/>
                <w:bCs/>
              </w:rPr>
              <w:t>опираясь на полученные представления и свое восприятие произведений искусства, осредствах выражения художником эпи</w:t>
            </w:r>
            <w:r w:rsidRPr="00583680">
              <w:rPr>
                <w:rFonts w:ascii="Times New Roman" w:hAnsi="Times New Roman"/>
                <w:bCs/>
              </w:rPr>
              <w:softHyphen/>
              <w:t>ческого и романтического образа в пейзаже.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Экспериментировать </w:t>
            </w:r>
            <w:r w:rsidRPr="00583680">
              <w:rPr>
                <w:rFonts w:ascii="Times New Roman" w:hAnsi="Times New Roman"/>
                <w:bCs/>
              </w:rPr>
              <w:t>на основе пр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вил линейной и воздушной перс</w:t>
            </w:r>
            <w:r w:rsidRPr="00583680">
              <w:rPr>
                <w:rFonts w:ascii="Times New Roman" w:hAnsi="Times New Roman"/>
                <w:bCs/>
              </w:rPr>
              <w:softHyphen/>
              <w:t>пективы в изображении большого при</w:t>
            </w:r>
            <w:r w:rsidRPr="00583680">
              <w:rPr>
                <w:rFonts w:ascii="Times New Roman" w:hAnsi="Times New Roman"/>
                <w:bCs/>
              </w:rPr>
              <w:softHyphen/>
              <w:t>родного пространства.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Пейзаж настроения. Природа и художник</w:t>
            </w: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Изменчивость состояний природы при разной погоде (сумрак, туман, сол</w:t>
            </w:r>
            <w:r w:rsidRPr="00583680">
              <w:rPr>
                <w:rFonts w:ascii="Times New Roman" w:hAnsi="Times New Roman"/>
              </w:rPr>
              <w:softHyphen/>
              <w:t>нечная погода) в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ное время суток (ут</w:t>
            </w:r>
            <w:r w:rsidRPr="00583680">
              <w:rPr>
                <w:rFonts w:ascii="Times New Roman" w:hAnsi="Times New Roman"/>
              </w:rPr>
              <w:softHyphen/>
              <w:t>ро, вечер, полдень). Роль 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вещения в природе.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Изменчивость цветовых состо</w:t>
            </w:r>
            <w:r w:rsidRPr="00583680">
              <w:rPr>
                <w:rFonts w:ascii="Times New Roman" w:hAnsi="Times New Roman"/>
              </w:rPr>
              <w:softHyphen/>
              <w:t>яний в природе и умение их наблюдать. Живопись на природе — пленэр. Импрессионизм — направление в жи</w:t>
            </w:r>
            <w:r w:rsidRPr="00583680">
              <w:rPr>
                <w:rFonts w:ascii="Times New Roman" w:hAnsi="Times New Roman"/>
              </w:rPr>
              <w:softHyphen/>
              <w:t>вописи XIX в. Задача изображения но</w:t>
            </w:r>
            <w:r w:rsidRPr="00583680">
              <w:rPr>
                <w:rFonts w:ascii="Times New Roman" w:hAnsi="Times New Roman"/>
              </w:rPr>
              <w:softHyphen/>
              <w:t>вых кол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ристических впечатлений. Постимпрессионизм. Состояние в при</w:t>
            </w:r>
            <w:r w:rsidRPr="00583680">
              <w:rPr>
                <w:rFonts w:ascii="Times New Roman" w:hAnsi="Times New Roman"/>
              </w:rPr>
              <w:softHyphen/>
              <w:t>роде и настроение художника, его внутренний мир. Роль колорита в пей</w:t>
            </w:r>
            <w:r w:rsidRPr="00583680">
              <w:rPr>
                <w:rFonts w:ascii="Times New Roman" w:hAnsi="Times New Roman"/>
              </w:rPr>
              <w:softHyphen/>
              <w:t>заже настроения. Наблюдение цветовых состояний и освещения в реальном ок</w:t>
            </w:r>
            <w:r w:rsidRPr="00583680">
              <w:rPr>
                <w:rFonts w:ascii="Times New Roman" w:hAnsi="Times New Roman"/>
              </w:rPr>
              <w:softHyphen/>
              <w:t>ружающем мире.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Создание пейзажа наст</w:t>
            </w:r>
            <w:r w:rsidRPr="00583680">
              <w:rPr>
                <w:rFonts w:ascii="Times New Roman" w:hAnsi="Times New Roman"/>
              </w:rPr>
              <w:softHyphen/>
              <w:t>роения — 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бота по представлению и памяти с предвар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тельным выбором яркого личного впечатления от состоя</w:t>
            </w:r>
            <w:r w:rsidRPr="00583680">
              <w:rPr>
                <w:rFonts w:ascii="Times New Roman" w:hAnsi="Times New Roman"/>
              </w:rPr>
              <w:softHyphen/>
              <w:t>ния в природе (например, утро или ве</w:t>
            </w:r>
            <w:r w:rsidRPr="00583680">
              <w:rPr>
                <w:rFonts w:ascii="Times New Roman" w:hAnsi="Times New Roman"/>
              </w:rPr>
              <w:softHyphen/>
              <w:t>чернее солнце, впечатления наступаю</w:t>
            </w:r>
            <w:r w:rsidRPr="00583680">
              <w:rPr>
                <w:rFonts w:ascii="Times New Roman" w:hAnsi="Times New Roman"/>
              </w:rPr>
              <w:softHyphen/>
              <w:t>щей ве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ны). 2. Создание пейзажа на передачу цветового состояния (напри</w:t>
            </w:r>
            <w:r w:rsidRPr="00583680">
              <w:rPr>
                <w:rFonts w:ascii="Times New Roman" w:hAnsi="Times New Roman"/>
              </w:rPr>
              <w:softHyphen/>
              <w:t>мер, «Пасмурный день», «Со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>нечный полдень», «Лунный свет», «Весенний мотив» и др.).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кисти, бумага.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представления о том, как понимали красоту природы и испол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 xml:space="preserve">зовали новые средства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выразительности в живописи XIX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направления имп</w:t>
            </w:r>
            <w:r w:rsidRPr="00583680">
              <w:rPr>
                <w:rFonts w:ascii="Times New Roman" w:hAnsi="Times New Roman"/>
                <w:bCs/>
              </w:rPr>
              <w:softHyphen/>
              <w:t>рессионизма и постимпрессионизма в истории изобразительного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видеть, наблюдать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эс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тетически переживать </w:t>
            </w:r>
            <w:r w:rsidRPr="00583680">
              <w:rPr>
                <w:rFonts w:ascii="Times New Roman" w:hAnsi="Times New Roman"/>
                <w:bCs/>
              </w:rPr>
              <w:t>изменчивость цветового состояния и настроения в природе.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  <w:bCs/>
              </w:rPr>
              <w:t>передачи в цвете состояний природы и настро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ния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опыт </w:t>
            </w:r>
            <w:r w:rsidRPr="00583680">
              <w:rPr>
                <w:rFonts w:ascii="Times New Roman" w:hAnsi="Times New Roman"/>
                <w:bCs/>
              </w:rPr>
              <w:t>колористичес</w:t>
            </w:r>
            <w:r w:rsidRPr="00583680">
              <w:rPr>
                <w:rFonts w:ascii="Times New Roman" w:hAnsi="Times New Roman"/>
                <w:bCs/>
              </w:rPr>
              <w:softHyphen/>
              <w:t>кого видения, создания живописного о</w:t>
            </w:r>
            <w:r w:rsidRPr="00583680">
              <w:rPr>
                <w:rFonts w:ascii="Times New Roman" w:hAnsi="Times New Roman"/>
                <w:bCs/>
              </w:rPr>
              <w:t>б</w:t>
            </w:r>
            <w:r w:rsidRPr="00583680">
              <w:rPr>
                <w:rFonts w:ascii="Times New Roman" w:hAnsi="Times New Roman"/>
                <w:bCs/>
              </w:rPr>
              <w:t>раза эмоциональных переживаний 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Пейзаж в русской живописи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История формирования художест</w:t>
            </w:r>
            <w:r w:rsidRPr="00583680">
              <w:rPr>
                <w:rFonts w:ascii="Times New Roman" w:hAnsi="Times New Roman"/>
              </w:rPr>
              <w:softHyphen/>
              <w:t>венного образа природы в русском ис</w:t>
            </w:r>
            <w:r w:rsidRPr="00583680">
              <w:rPr>
                <w:rFonts w:ascii="Times New Roman" w:hAnsi="Times New Roman"/>
              </w:rPr>
              <w:softHyphen/>
              <w:t xml:space="preserve">кусстве.Образ природы в произведениях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А. Венецианова и его учениковА. Саврасов. Картина «Грачи приле</w:t>
            </w:r>
            <w:r w:rsidRPr="00583680">
              <w:rPr>
                <w:rFonts w:ascii="Times New Roman" w:hAnsi="Times New Roman"/>
              </w:rPr>
              <w:softHyphen/>
              <w:t>тели». Эпический образ России в произве</w:t>
            </w:r>
            <w:r w:rsidRPr="00583680">
              <w:rPr>
                <w:rFonts w:ascii="Times New Roman" w:hAnsi="Times New Roman"/>
              </w:rPr>
              <w:softHyphen/>
              <w:t>дениях И. Шишкина. Пейза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ная живопись И. Левитана и значение его тво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чества для развития российской культуры.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разработка творческого за</w:t>
            </w:r>
            <w:r w:rsidRPr="00583680">
              <w:rPr>
                <w:rFonts w:ascii="Times New Roman" w:hAnsi="Times New Roman"/>
              </w:rPr>
              <w:softHyphen/>
              <w:t>мысла и 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дание композиционного жи</w:t>
            </w:r>
            <w:r w:rsidRPr="00583680">
              <w:rPr>
                <w:rFonts w:ascii="Times New Roman" w:hAnsi="Times New Roman"/>
              </w:rPr>
              <w:softHyphen/>
              <w:t>вописного пейзажа (на темы: «Страна моя родная», «Дали моей 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дины» или на основе выбранного литературного образа природы в творчестве А. С. Пуш</w:t>
            </w:r>
            <w:r w:rsidRPr="00583680">
              <w:rPr>
                <w:rFonts w:ascii="Times New Roman" w:hAnsi="Times New Roman"/>
              </w:rPr>
              <w:softHyphen/>
              <w:t>кина, Ф. И. Тютчева, С. А. Есенина.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 или акварель, кисти,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  <w:bCs/>
              </w:rPr>
              <w:t>об исто</w:t>
            </w:r>
            <w:r w:rsidRPr="00583680">
              <w:rPr>
                <w:rFonts w:ascii="Times New Roman" w:hAnsi="Times New Roman"/>
                <w:bCs/>
              </w:rPr>
              <w:softHyphen/>
              <w:t>рии развития художественного образа природы в русской культуре.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  <w:bCs/>
              </w:rPr>
              <w:t>имена великих русскихж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 xml:space="preserve">вописцев 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  <w:bCs/>
              </w:rPr>
              <w:t>известные ка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 xml:space="preserve">тины А. Венецианова,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А. Саврасова, И. Шишкина, И. Лев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тана.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особенности по</w:t>
            </w:r>
            <w:r w:rsidRPr="00583680">
              <w:rPr>
                <w:rFonts w:ascii="Times New Roman" w:hAnsi="Times New Roman"/>
                <w:bCs/>
              </w:rPr>
              <w:softHyphen/>
              <w:t>нимания красоты природы в творчест</w:t>
            </w:r>
            <w:r w:rsidRPr="00583680">
              <w:rPr>
                <w:rFonts w:ascii="Times New Roman" w:hAnsi="Times New Roman"/>
                <w:bCs/>
              </w:rPr>
              <w:softHyphen/>
              <w:t>ве И. Шишкина, И. Левитана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рассуждать </w:t>
            </w:r>
            <w:r w:rsidRPr="00583680">
              <w:rPr>
                <w:rFonts w:ascii="Times New Roman" w:hAnsi="Times New Roman"/>
                <w:bCs/>
              </w:rPr>
              <w:t>о значении ху</w:t>
            </w:r>
            <w:r w:rsidRPr="00583680">
              <w:rPr>
                <w:rFonts w:ascii="Times New Roman" w:hAnsi="Times New Roman"/>
                <w:bCs/>
              </w:rPr>
              <w:softHyphen/>
              <w:t>дожественного образа отечественного пейзажа в развитии чувства Родины.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Формировать </w:t>
            </w:r>
            <w:r w:rsidRPr="00583680">
              <w:rPr>
                <w:rFonts w:ascii="Times New Roman" w:hAnsi="Times New Roman"/>
                <w:bCs/>
              </w:rPr>
              <w:t>эстетическое воспри</w:t>
            </w:r>
            <w:r w:rsidRPr="00583680">
              <w:rPr>
                <w:rFonts w:ascii="Times New Roman" w:hAnsi="Times New Roman"/>
                <w:bCs/>
              </w:rPr>
              <w:softHyphen/>
              <w:t>ятие природы как необходимое кач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</w:t>
            </w:r>
            <w:r w:rsidRPr="00583680">
              <w:rPr>
                <w:rFonts w:ascii="Times New Roman" w:hAnsi="Times New Roman"/>
                <w:bCs/>
              </w:rPr>
              <w:softHyphen/>
              <w:t>во личности.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 умения и творче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ский опыт </w:t>
            </w:r>
            <w:r w:rsidRPr="00583680">
              <w:rPr>
                <w:rFonts w:ascii="Times New Roman" w:hAnsi="Times New Roman"/>
                <w:bCs/>
              </w:rPr>
              <w:t>в создании композицион</w:t>
            </w:r>
            <w:r w:rsidRPr="00583680">
              <w:rPr>
                <w:rFonts w:ascii="Times New Roman" w:hAnsi="Times New Roman"/>
                <w:bCs/>
              </w:rPr>
              <w:softHyphen/>
              <w:t>ного живописного образа пейзажа своей Родины.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Принимать посильное участие </w:t>
            </w:r>
            <w:r w:rsidRPr="00583680">
              <w:rPr>
                <w:rFonts w:ascii="Times New Roman" w:hAnsi="Times New Roman"/>
                <w:bCs/>
              </w:rPr>
              <w:t>в 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хранении культурных памятников.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Пейзаж в графике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Графические зарисовки и наброски пейзажей в творчестве известных ху</w:t>
            </w:r>
            <w:r w:rsidRPr="00583680">
              <w:rPr>
                <w:rFonts w:ascii="Times New Roman" w:hAnsi="Times New Roman"/>
              </w:rPr>
              <w:softHyphen/>
              <w:t>дожников.Самостоятельное художественное значение графического пейзажа. Выра</w:t>
            </w:r>
            <w:r w:rsidRPr="00583680">
              <w:rPr>
                <w:rFonts w:ascii="Times New Roman" w:hAnsi="Times New Roman"/>
              </w:rPr>
              <w:softHyphen/>
              <w:t>зительность графических образов вели</w:t>
            </w:r>
            <w:r w:rsidRPr="00583680">
              <w:rPr>
                <w:rFonts w:ascii="Times New Roman" w:hAnsi="Times New Roman"/>
              </w:rPr>
              <w:softHyphen/>
              <w:t>ких ма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теров. Средства выразительности в графи</w:t>
            </w:r>
            <w:r w:rsidRPr="00583680">
              <w:rPr>
                <w:rFonts w:ascii="Times New Roman" w:hAnsi="Times New Roman"/>
              </w:rPr>
              <w:softHyphen/>
              <w:t>ческом рисунке и многообразие графи</w:t>
            </w:r>
            <w:r w:rsidRPr="00583680">
              <w:rPr>
                <w:rFonts w:ascii="Times New Roman" w:hAnsi="Times New Roman"/>
              </w:rPr>
              <w:softHyphen/>
              <w:t>ческих техник. Печатная графика и ее роль 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</w:t>
            </w:r>
            <w:r w:rsidRPr="00583680">
              <w:rPr>
                <w:rFonts w:ascii="Times New Roman" w:hAnsi="Times New Roman"/>
              </w:rPr>
              <w:softHyphen/>
              <w:t>витии культуры.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графической ра</w:t>
            </w:r>
            <w:r w:rsidRPr="00583680">
              <w:rPr>
                <w:rFonts w:ascii="Times New Roman" w:hAnsi="Times New Roman"/>
              </w:rPr>
              <w:softHyphen/>
              <w:t>боты на тему «Весенний пейзаж».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выб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ру).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представление о произв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дениях графического пейзажа в евр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пейском и отечественном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  <w:bCs/>
              </w:rPr>
              <w:t>культуру восприятия и п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нимания образности в графических произведениях.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 своих впечатлениях исредствах выразительности в прои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ве</w:t>
            </w:r>
            <w:r w:rsidRPr="00583680">
              <w:rPr>
                <w:rFonts w:ascii="Times New Roman" w:hAnsi="Times New Roman"/>
                <w:bCs/>
              </w:rPr>
              <w:softHyphen/>
              <w:t>дениях пейзажной графики, о ра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нооб</w:t>
            </w:r>
            <w:r w:rsidRPr="00583680">
              <w:rPr>
                <w:rFonts w:ascii="Times New Roman" w:hAnsi="Times New Roman"/>
                <w:bCs/>
              </w:rPr>
              <w:softHyphen/>
              <w:t>разии образных возможностей различ</w:t>
            </w:r>
            <w:r w:rsidRPr="00583680">
              <w:rPr>
                <w:rFonts w:ascii="Times New Roman" w:hAnsi="Times New Roman"/>
                <w:bCs/>
              </w:rPr>
              <w:softHyphen/>
              <w:t>ных графических техник.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  <w:bCs/>
              </w:rPr>
              <w:t>наблюдатель</w:t>
            </w:r>
            <w:r w:rsidRPr="00583680">
              <w:rPr>
                <w:rFonts w:ascii="Times New Roman" w:hAnsi="Times New Roman"/>
                <w:bCs/>
              </w:rPr>
              <w:softHyphen/>
              <w:t>ности, интерес к окружающему миру и его поэтическому видению путем соз</w:t>
            </w:r>
            <w:r w:rsidRPr="00583680">
              <w:rPr>
                <w:rFonts w:ascii="Times New Roman" w:hAnsi="Times New Roman"/>
                <w:bCs/>
              </w:rPr>
              <w:softHyphen/>
              <w:t>дания графических зарисовок.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  <w:bCs/>
              </w:rPr>
              <w:t>создания пей</w:t>
            </w:r>
            <w:r w:rsidRPr="00583680">
              <w:rPr>
                <w:rFonts w:ascii="Times New Roman" w:hAnsi="Times New Roman"/>
                <w:bCs/>
              </w:rPr>
              <w:softHyphen/>
              <w:t>зажных зарисовок.</w:t>
            </w: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Городской пейзаж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Жанр городского пейзажа и его раз</w:t>
            </w:r>
            <w:r w:rsidRPr="00583680">
              <w:rPr>
                <w:rFonts w:ascii="Times New Roman" w:hAnsi="Times New Roman"/>
              </w:rPr>
              <w:softHyphen/>
              <w:t>витие в ист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рии искусства. Достоверность и фантазия в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</w:t>
            </w:r>
            <w:r w:rsidRPr="00583680">
              <w:rPr>
                <w:rFonts w:ascii="Times New Roman" w:hAnsi="Times New Roman"/>
              </w:rPr>
              <w:softHyphen/>
              <w:t>жении города во времена готики и Воз</w:t>
            </w:r>
            <w:r w:rsidRPr="00583680">
              <w:rPr>
                <w:rFonts w:ascii="Times New Roman" w:hAnsi="Times New Roman"/>
              </w:rPr>
              <w:softHyphen/>
              <w:t>рождения. Жанр архитектурных фанта</w:t>
            </w:r>
            <w:r w:rsidRPr="00583680">
              <w:rPr>
                <w:rFonts w:ascii="Times New Roman" w:hAnsi="Times New Roman"/>
              </w:rPr>
              <w:softHyphen/>
              <w:t>зий и п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норамные городские пейзажи. Появление горо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ского пейзажа в русском искусстве. Пейзажи старинной Москвы, Санкт-Петербурга, других русских городов. Значение этих произ</w:t>
            </w:r>
            <w:r w:rsidRPr="00583680">
              <w:rPr>
                <w:rFonts w:ascii="Times New Roman" w:hAnsi="Times New Roman"/>
              </w:rPr>
              <w:softHyphen/>
              <w:t>ведений для современной культуры.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Образ города в искусстве XX в. Раз</w:t>
            </w:r>
            <w:r w:rsidRPr="00583680">
              <w:rPr>
                <w:rFonts w:ascii="Times New Roman" w:hAnsi="Times New Roman"/>
              </w:rPr>
              <w:softHyphen/>
              <w:t>нообразие в понимании образа города:как урбанистическое противостояние природе и как обжитая, мног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сложная среда современной жизни. Романтичес</w:t>
            </w:r>
            <w:r w:rsidRPr="00583680">
              <w:rPr>
                <w:rFonts w:ascii="Times New Roman" w:hAnsi="Times New Roman"/>
              </w:rPr>
              <w:softHyphen/>
              <w:t>кий образ города и город как воплоще</w:t>
            </w:r>
            <w:r w:rsidRPr="00583680">
              <w:rPr>
                <w:rFonts w:ascii="Times New Roman" w:hAnsi="Times New Roman"/>
              </w:rPr>
              <w:softHyphen/>
              <w:t>ние ист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рии отечественной культуры: каменная летопись истории. Значение охраны исторического об</w:t>
            </w:r>
            <w:r w:rsidRPr="00583680">
              <w:rPr>
                <w:rFonts w:ascii="Times New Roman" w:hAnsi="Times New Roman"/>
              </w:rPr>
              <w:softHyphen/>
              <w:t>раза современного города.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городского пей</w:t>
            </w:r>
            <w:r w:rsidRPr="00583680">
              <w:rPr>
                <w:rFonts w:ascii="Times New Roman" w:hAnsi="Times New Roman"/>
              </w:rPr>
              <w:softHyphen/>
              <w:t>зажа (темы «Наш город», «Улица мое</w:t>
            </w:r>
            <w:r w:rsidRPr="00583680">
              <w:rPr>
                <w:rFonts w:ascii="Times New Roman" w:hAnsi="Times New Roman"/>
              </w:rPr>
              <w:softHyphen/>
              <w:t>го детства» и т. п.) из силуэтов разного тона в технике аппликации или кол</w:t>
            </w:r>
            <w:r w:rsidRPr="00583680">
              <w:rPr>
                <w:rFonts w:ascii="Times New Roman" w:hAnsi="Times New Roman"/>
              </w:rPr>
              <w:softHyphen/>
              <w:t>лажа (возможна коллективная работа).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 разная по тону, но сбл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женная по цвету, графические материалы, но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ницы, клей.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представление о развитии жанра городского пейзажа в европе</w:t>
            </w:r>
            <w:r w:rsidRPr="00583680">
              <w:rPr>
                <w:rFonts w:ascii="Times New Roman" w:hAnsi="Times New Roman"/>
                <w:bCs/>
              </w:rPr>
              <w:t>й</w:t>
            </w:r>
            <w:r w:rsidRPr="00583680">
              <w:rPr>
                <w:rFonts w:ascii="Times New Roman" w:hAnsi="Times New Roman"/>
                <w:bCs/>
              </w:rPr>
              <w:t>ском и русском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 навыки</w:t>
            </w:r>
            <w:r w:rsidRPr="00583680">
              <w:rPr>
                <w:rFonts w:ascii="Times New Roman" w:hAnsi="Times New Roman"/>
                <w:bCs/>
              </w:rPr>
              <w:t xml:space="preserve"> восприятия образности городского пространства как выражения самобытного лица культуры и истории народа.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 навыки</w:t>
            </w:r>
            <w:r w:rsidRPr="00583680">
              <w:rPr>
                <w:rFonts w:ascii="Times New Roman" w:hAnsi="Times New Roman"/>
                <w:bCs/>
              </w:rPr>
              <w:t xml:space="preserve"> эстетического переживания образа городского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пространства и образа в архитектуре.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Знакомиться</w:t>
            </w:r>
            <w:r w:rsidRPr="00583680">
              <w:rPr>
                <w:rFonts w:ascii="Times New Roman" w:hAnsi="Times New Roman"/>
                <w:bCs/>
              </w:rPr>
              <w:t xml:space="preserve"> с историческими горо</w:t>
            </w:r>
            <w:r w:rsidRPr="00583680">
              <w:rPr>
                <w:rFonts w:ascii="Times New Roman" w:hAnsi="Times New Roman"/>
                <w:bCs/>
              </w:rPr>
              <w:t>д</w:t>
            </w:r>
            <w:r w:rsidRPr="00583680">
              <w:rPr>
                <w:rFonts w:ascii="Times New Roman" w:hAnsi="Times New Roman"/>
                <w:bCs/>
              </w:rPr>
              <w:t>скими пейзажами Москвы, Санкт- П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тербурга, родного города.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</w:t>
            </w:r>
            <w:r w:rsidRPr="00583680">
              <w:rPr>
                <w:rFonts w:ascii="Times New Roman" w:hAnsi="Times New Roman"/>
                <w:bCs/>
              </w:rPr>
              <w:t>новые композицион</w:t>
            </w:r>
            <w:r w:rsidRPr="00583680">
              <w:rPr>
                <w:rFonts w:ascii="Times New Roman" w:hAnsi="Times New Roman"/>
                <w:bCs/>
              </w:rPr>
              <w:softHyphen/>
              <w:t>ные навыки, навыки наблюдательной пе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спективы и ритмической организа</w:t>
            </w:r>
            <w:r w:rsidRPr="00583680">
              <w:rPr>
                <w:rFonts w:ascii="Times New Roman" w:hAnsi="Times New Roman"/>
                <w:bCs/>
              </w:rPr>
              <w:softHyphen/>
              <w:t>ции плоскости изображения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Овладеть навыками </w:t>
            </w:r>
            <w:r w:rsidRPr="00583680">
              <w:rPr>
                <w:rFonts w:ascii="Times New Roman" w:hAnsi="Times New Roman"/>
                <w:bCs/>
              </w:rPr>
              <w:t>композицион</w:t>
            </w:r>
            <w:r w:rsidRPr="00583680">
              <w:rPr>
                <w:rFonts w:ascii="Times New Roman" w:hAnsi="Times New Roman"/>
                <w:bCs/>
              </w:rPr>
              <w:softHyphen/>
              <w:t>ного творчества в технике коллажа.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</w:t>
            </w:r>
            <w:r w:rsidRPr="00583680">
              <w:rPr>
                <w:rFonts w:ascii="Times New Roman" w:hAnsi="Times New Roman"/>
                <w:bCs/>
              </w:rPr>
              <w:t>новый коммуникатив</w:t>
            </w:r>
            <w:r w:rsidRPr="00583680">
              <w:rPr>
                <w:rFonts w:ascii="Times New Roman" w:hAnsi="Times New Roman"/>
                <w:bCs/>
              </w:rPr>
              <w:softHyphen/>
              <w:t>ный опыт в процессе создания коллек</w:t>
            </w:r>
            <w:r w:rsidRPr="00583680">
              <w:rPr>
                <w:rFonts w:ascii="Times New Roman" w:hAnsi="Times New Roman"/>
                <w:bCs/>
              </w:rPr>
              <w:softHyphen/>
              <w:t>тивной творческой работы.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rPr>
          <w:jc w:val="right"/>
        </w:trPr>
        <w:tc>
          <w:tcPr>
            <w:tcW w:w="156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  <w:r w:rsidRPr="00583680">
              <w:rPr>
                <w:rFonts w:ascii="Times New Roman" w:hAnsi="Times New Roman"/>
                <w:noProof/>
                <w:lang w:eastAsia="ru-RU"/>
              </w:rPr>
              <w:t>Выразительные воз</w:t>
            </w:r>
            <w:r w:rsidRPr="00583680">
              <w:rPr>
                <w:rFonts w:ascii="Times New Roman" w:hAnsi="Times New Roman"/>
                <w:noProof/>
                <w:lang w:eastAsia="ru-RU"/>
              </w:rPr>
              <w:softHyphen/>
              <w:t xml:space="preserve">можности изобразительного искусства. Язык и смысл </w:t>
            </w:r>
            <w:r w:rsidRPr="00583680">
              <w:rPr>
                <w:rFonts w:ascii="Times New Roman" w:hAnsi="Times New Roman"/>
                <w:i/>
                <w:iCs/>
                <w:noProof/>
                <w:lang w:eastAsia="ru-RU"/>
              </w:rPr>
              <w:t>(обоб</w:t>
            </w:r>
            <w:r w:rsidRPr="00583680">
              <w:rPr>
                <w:rFonts w:ascii="Times New Roman" w:hAnsi="Times New Roman"/>
                <w:i/>
                <w:iCs/>
                <w:noProof/>
                <w:lang w:eastAsia="ru-RU"/>
              </w:rPr>
              <w:softHyphen/>
              <w:t>щение темы)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noProof/>
                <w:lang w:eastAsia="ru-RU"/>
              </w:rPr>
            </w:pPr>
          </w:p>
        </w:tc>
        <w:tc>
          <w:tcPr>
            <w:tcW w:w="4850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Обобщение материала учебного го</w:t>
            </w:r>
            <w:r w:rsidRPr="00583680">
              <w:rPr>
                <w:rFonts w:ascii="Times New Roman" w:hAnsi="Times New Roman"/>
              </w:rPr>
              <w:softHyphen/>
              <w:t>да. Роль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бразительного искусства в жизни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Деятельный характер восприятия мира худо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ником: умение видеть как результат 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 xml:space="preserve">тельной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деятельности. Мир художественного произведе</w:t>
            </w:r>
            <w:r w:rsidRPr="00583680">
              <w:rPr>
                <w:rFonts w:ascii="Times New Roman" w:hAnsi="Times New Roman"/>
              </w:rPr>
              <w:softHyphen/>
              <w:t>ния. Язык изобразительного искусства. Средства выразительности и зримая речь. Изобразител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ное произведение как форма общения, диалог между ху</w:t>
            </w:r>
            <w:r w:rsidRPr="00583680">
              <w:rPr>
                <w:rFonts w:ascii="Times New Roman" w:hAnsi="Times New Roman"/>
              </w:rPr>
              <w:softHyphen/>
              <w:t>дожником и зрителем. Творческие спо</w:t>
            </w:r>
            <w:r w:rsidRPr="00583680">
              <w:rPr>
                <w:rFonts w:ascii="Times New Roman" w:hAnsi="Times New Roman"/>
              </w:rPr>
              <w:softHyphen/>
              <w:t>собности зрения. Деятельность зрителя и личн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стный смысл восприятия искус</w:t>
            </w:r>
            <w:r w:rsidRPr="00583680">
              <w:rPr>
                <w:rFonts w:ascii="Times New Roman" w:hAnsi="Times New Roman"/>
              </w:rPr>
              <w:softHyphen/>
              <w:t>ства. Восприятие искусства и искусство восприятия мира.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о выра</w:t>
            </w:r>
            <w:r w:rsidRPr="00583680">
              <w:rPr>
                <w:rFonts w:ascii="Times New Roman" w:hAnsi="Times New Roman"/>
              </w:rPr>
              <w:softHyphen/>
              <w:t>зительных во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можностях изобразитель</w:t>
            </w:r>
            <w:r w:rsidRPr="00583680">
              <w:rPr>
                <w:rFonts w:ascii="Times New Roman" w:hAnsi="Times New Roman"/>
              </w:rPr>
              <w:softHyphen/>
              <w:t xml:space="preserve">ного искусства; участие в выставке творческих работ; посещение музея </w:t>
            </w:r>
            <w:r w:rsidRPr="00583680">
              <w:rPr>
                <w:rFonts w:ascii="Times New Roman" w:hAnsi="Times New Roman"/>
              </w:rPr>
              <w:softHyphen/>
              <w:t>изобразительного искусства.</w:t>
            </w:r>
          </w:p>
        </w:tc>
        <w:tc>
          <w:tcPr>
            <w:tcW w:w="3869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Уметь рассуждать</w:t>
            </w:r>
            <w:r w:rsidRPr="00583680">
              <w:rPr>
                <w:rFonts w:ascii="Times New Roman" w:hAnsi="Times New Roman"/>
                <w:bCs/>
              </w:rPr>
              <w:t xml:space="preserve"> о месте и знач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нии изобразительного искусства в культуре, в жизни общества, в жизни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Получатьпредставление</w:t>
            </w:r>
            <w:r w:rsidRPr="00583680">
              <w:rPr>
                <w:rFonts w:ascii="Times New Roman" w:hAnsi="Times New Roman"/>
                <w:bCs/>
              </w:rPr>
              <w:t xml:space="preserve"> о взаим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связи реальной действительности иее художественного отображения, ее претворении в художественный образ.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Объяснять</w:t>
            </w:r>
            <w:r w:rsidRPr="00583680">
              <w:rPr>
                <w:rFonts w:ascii="Times New Roman" w:hAnsi="Times New Roman"/>
                <w:bCs/>
              </w:rPr>
              <w:t xml:space="preserve"> творческий и деятельн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стный характер восприятия произв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дений искусства на основе художес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венной культуры зрителя.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и </w:t>
            </w:r>
            <w:r w:rsidRPr="00583680">
              <w:rPr>
                <w:rFonts w:ascii="Times New Roman" w:hAnsi="Times New Roman"/>
                <w:b/>
                <w:bCs/>
              </w:rPr>
              <w:t>называть</w:t>
            </w:r>
            <w:r w:rsidRPr="00583680">
              <w:rPr>
                <w:rFonts w:ascii="Times New Roman" w:hAnsi="Times New Roman"/>
                <w:bCs/>
              </w:rPr>
              <w:t xml:space="preserve"> авторов и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вестных произведений, с которыми познакомились в течение учебного года.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Участвовать</w:t>
            </w:r>
            <w:r w:rsidRPr="00583680">
              <w:rPr>
                <w:rFonts w:ascii="Times New Roman" w:hAnsi="Times New Roman"/>
                <w:bCs/>
              </w:rPr>
              <w:t xml:space="preserve"> в беседе по материалу учебного года.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Участвоват</w:t>
            </w:r>
            <w:r w:rsidRPr="00583680">
              <w:rPr>
                <w:rFonts w:ascii="Times New Roman" w:hAnsi="Times New Roman"/>
                <w:bCs/>
              </w:rPr>
              <w:t>ь в обсуждении творч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ских работ учащихся.</w:t>
            </w:r>
          </w:p>
        </w:tc>
      </w:tr>
    </w:tbl>
    <w:p w:rsidR="00775FB7" w:rsidRDefault="00775FB7" w:rsidP="00051D01">
      <w:pPr>
        <w:pStyle w:val="NoSpacing"/>
        <w:rPr>
          <w:rFonts w:ascii="Times New Roman" w:hAnsi="Times New Roman"/>
          <w:sz w:val="24"/>
          <w:szCs w:val="24"/>
        </w:rPr>
      </w:pPr>
    </w:p>
    <w:p w:rsidR="00775FB7" w:rsidRDefault="00775FB7" w:rsidP="0058368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775FB7" w:rsidRPr="00583680" w:rsidRDefault="00775FB7" w:rsidP="00051D0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7 класс.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Темы, изучаемые в 7 классе, являются прямым продолжением учебного материала 6 класса и посвящены основам изобразительного искусства. Здесь сохраняется тот же принцип содерж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 xml:space="preserve">тельного единства восприятия произведений искусства и практической творческой работы 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учащихся, а также принцип постепенного нарастания сложности задач и поступенчатого, последовательного приобретения навыков и умений. Изменения языка изображения в истории и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кусства рассматриваются как выражение изменений ценностного понимания и видения мира. Основное внимание уделяется развитию жанров тематической картины в истории искусства и, соответственно, углублению композиционного мышления учащихся: представлению о целос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ности композиции, образных возможностях изобразительного искусства, об особенностях его метафорического строя. За период обучения учащиеся знакомятся с классическими картинами, составляющими золотой фонд мирового и отечественного искусства.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Значительное место в программе отведено знакомству с проблемами художественной жи</w:t>
      </w:r>
      <w:r w:rsidRPr="00583680">
        <w:rPr>
          <w:rFonts w:ascii="Times New Roman" w:hAnsi="Times New Roman"/>
          <w:sz w:val="24"/>
          <w:szCs w:val="24"/>
        </w:rPr>
        <w:t>з</w:t>
      </w:r>
      <w:r w:rsidRPr="00583680">
        <w:rPr>
          <w:rFonts w:ascii="Times New Roman" w:hAnsi="Times New Roman"/>
          <w:sz w:val="24"/>
          <w:szCs w:val="24"/>
        </w:rPr>
        <w:t>ни XX века, с множественностью одновременных и очень разных процессов в искусстве.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Итоговая художественно-практическая работа учащихся осуществляется в форме худож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ственно-творческих проектов с выполнением необходимых этапов работы, идентичных проце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су профессиональной деятельности. Это позволяет добиться более глубокого понимания роли искусства в жизни людей, а также пройти интересный творческий путь, формирующий иссл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довательские и созидательные интересы учащихся.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рабочей программе определены система уроков, дидактическая модель обучения, педаг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гические средства, с помощью которых планируются формирование и освоение знаний и соо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ветс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вующих умений и навыков.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тематическом плане определены виды и приемы художественной деятельности школьн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ков на уроках изобразительного искусства с использованием разнообразных форм выражения: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</w:t>
      </w:r>
      <w:r w:rsidRPr="00583680">
        <w:rPr>
          <w:rFonts w:ascii="Times New Roman" w:hAnsi="Times New Roman"/>
          <w:sz w:val="24"/>
          <w:szCs w:val="24"/>
        </w:rPr>
        <w:tab/>
        <w:t>изображение на плоскости и в объеме (с натуры, по памяти, по представлению);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</w:t>
      </w:r>
      <w:r w:rsidRPr="00583680">
        <w:rPr>
          <w:rFonts w:ascii="Times New Roman" w:hAnsi="Times New Roman"/>
          <w:sz w:val="24"/>
          <w:szCs w:val="24"/>
        </w:rPr>
        <w:tab/>
        <w:t>декоративная и конструктивная работа;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</w:t>
      </w:r>
      <w:r w:rsidRPr="00583680">
        <w:rPr>
          <w:rFonts w:ascii="Times New Roman" w:hAnsi="Times New Roman"/>
          <w:sz w:val="24"/>
          <w:szCs w:val="24"/>
        </w:rPr>
        <w:tab/>
        <w:t>восприятие явлений действительности и произведений искусства;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</w:t>
      </w:r>
      <w:r w:rsidRPr="00583680">
        <w:rPr>
          <w:rFonts w:ascii="Times New Roman" w:hAnsi="Times New Roman"/>
          <w:sz w:val="24"/>
          <w:szCs w:val="24"/>
        </w:rPr>
        <w:tab/>
        <w:t>обсуждение работ товарищей, результатов коллективного творчества, в процессе котор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го формируются навыки учебного сотрудничества (умение договариваться, распределять раб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ту, оценивать свой вклад в деятельность и ее общий результат) и индивидуальной работы на уроках;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</w:t>
      </w:r>
      <w:r w:rsidRPr="00583680">
        <w:rPr>
          <w:rFonts w:ascii="Times New Roman" w:hAnsi="Times New Roman"/>
          <w:sz w:val="24"/>
          <w:szCs w:val="24"/>
        </w:rPr>
        <w:tab/>
        <w:t>изучение художественного наследия;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</w:t>
      </w:r>
      <w:r w:rsidRPr="00583680">
        <w:rPr>
          <w:rFonts w:ascii="Times New Roman" w:hAnsi="Times New Roman"/>
          <w:sz w:val="24"/>
          <w:szCs w:val="24"/>
        </w:rPr>
        <w:tab/>
        <w:t>подбор иллюстративного материала к изучаемым темам;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         прослушивание музыкальных и литературных произведений (народных, классич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 xml:space="preserve">ских, современных). 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Темы и задания уроков предполагают умение организовывать уроки-диспуты, уроки- тво</w:t>
      </w:r>
      <w:r w:rsidRPr="00583680">
        <w:rPr>
          <w:rFonts w:ascii="Times New Roman" w:hAnsi="Times New Roman"/>
          <w:sz w:val="24"/>
          <w:szCs w:val="24"/>
        </w:rPr>
        <w:t>р</w:t>
      </w:r>
      <w:r w:rsidRPr="00583680">
        <w:rPr>
          <w:rFonts w:ascii="Times New Roman" w:hAnsi="Times New Roman"/>
          <w:sz w:val="24"/>
          <w:szCs w:val="24"/>
        </w:rPr>
        <w:t>ческие отчеты, уроки-экскурсии. От урока к уроку происходит постоянная смена художестве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ных материалов, овладение их выразительными возможностями.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Многообразие видов деятельности и форм работы с учениками стимулирует их интерес к пре</w:t>
      </w:r>
      <w:r w:rsidRPr="00583680">
        <w:rPr>
          <w:rFonts w:ascii="Times New Roman" w:hAnsi="Times New Roman"/>
          <w:sz w:val="24"/>
          <w:szCs w:val="24"/>
        </w:rPr>
        <w:t>д</w:t>
      </w:r>
      <w:r w:rsidRPr="00583680">
        <w:rPr>
          <w:rFonts w:ascii="Times New Roman" w:hAnsi="Times New Roman"/>
          <w:sz w:val="24"/>
          <w:szCs w:val="24"/>
        </w:rPr>
        <w:t>мету, изучению искусства и является необходимым условием формирования личности ре</w:t>
      </w:r>
      <w:r w:rsidRPr="00583680">
        <w:rPr>
          <w:rFonts w:ascii="Times New Roman" w:hAnsi="Times New Roman"/>
          <w:sz w:val="24"/>
          <w:szCs w:val="24"/>
        </w:rPr>
        <w:softHyphen/>
        <w:t>бенка.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Тематическим планом предусматривается широкое использование наглядных пособий, м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</w:t>
      </w:r>
      <w:r w:rsidRPr="00583680">
        <w:rPr>
          <w:rFonts w:ascii="Times New Roman" w:hAnsi="Times New Roman"/>
          <w:sz w:val="24"/>
          <w:szCs w:val="24"/>
        </w:rPr>
        <w:softHyphen/>
        <w:t>риалов и инструментария информационно-технологической и методической поддержки, как из коллекций классических произведений, так и из арсенала авторских разработок педагога.</w:t>
      </w:r>
    </w:p>
    <w:p w:rsidR="00775FB7" w:rsidRPr="00583680" w:rsidRDefault="00775FB7" w:rsidP="00051D01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75FB7" w:rsidRDefault="00775FB7" w:rsidP="00803ED5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108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4916"/>
        <w:gridCol w:w="440"/>
        <w:gridCol w:w="314"/>
        <w:gridCol w:w="3316"/>
      </w:tblGrid>
      <w:tr w:rsidR="00775FB7" w:rsidRPr="00583680" w:rsidTr="00583680">
        <w:tc>
          <w:tcPr>
            <w:tcW w:w="1843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Содержание курса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Тематическое планирование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6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Характеристика видов де</w:t>
            </w:r>
            <w:r w:rsidRPr="00583680">
              <w:rPr>
                <w:rFonts w:ascii="Times New Roman" w:hAnsi="Times New Roman"/>
                <w:b/>
                <w:bCs/>
              </w:rPr>
              <w:t>я</w:t>
            </w:r>
            <w:r w:rsidRPr="00583680">
              <w:rPr>
                <w:rFonts w:ascii="Times New Roman" w:hAnsi="Times New Roman"/>
                <w:b/>
                <w:bCs/>
              </w:rPr>
              <w:t>тельности учащихся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775FB7" w:rsidRPr="00583680" w:rsidTr="00583680">
        <w:tc>
          <w:tcPr>
            <w:tcW w:w="10829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ИЗОБРАЗИТЕЛЬНОЕ ИСКУССТВО В ЖИЗНИ ЧЕЛОВЕКА (35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Продолжение учебного материала 6 класса, посвященного основам изобразительного искусства. Развитие жа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ров тематической картины в истории искусства: роль искусства в понимании людьми образа своего прош</w:t>
            </w:r>
            <w:r w:rsidRPr="00583680">
              <w:rPr>
                <w:rFonts w:ascii="Times New Roman" w:hAnsi="Times New Roman"/>
              </w:rPr>
              <w:softHyphen/>
              <w:t>лого, в образном и ценностном понимании окружающего мира. Место искусства в развитии самосознания народа и образных его представлений о жизни народов мира. Изменение языка изображения как выраже</w:t>
            </w:r>
            <w:r w:rsidRPr="00583680">
              <w:rPr>
                <w:rFonts w:ascii="Times New Roman" w:hAnsi="Times New Roman"/>
              </w:rPr>
              <w:softHyphen/>
              <w:t>ние изменений ценностного понимания и видения мира. Знакомство с проблемами художественной жизни XX в., с множес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венностью одновременных и очень разных процессов в искусстве.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Практическая творческая художественная деятельность учащихся. Выявление личностных ценностно</w:t>
            </w:r>
            <w:r w:rsidRPr="00583680">
              <w:rPr>
                <w:rFonts w:ascii="Times New Roman" w:hAnsi="Times New Roman"/>
              </w:rPr>
              <w:softHyphen/>
              <w:t>смысловых ориентаций, эффективное решение познавательных, регулятивных задач, сотрудничество и навыки самоорганизации.</w:t>
            </w:r>
          </w:p>
        </w:tc>
      </w:tr>
      <w:tr w:rsidR="00775FB7" w:rsidRPr="00583680" w:rsidTr="00583680">
        <w:tc>
          <w:tcPr>
            <w:tcW w:w="10829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Изображение фигуры человека и образ человека (8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Изображение человека в графике, живописи, скульптуре. Пропорции и строение фигуры человека. </w:t>
            </w:r>
          </w:p>
          <w:p w:rsidR="00775FB7" w:rsidRPr="00583680" w:rsidRDefault="00775FB7" w:rsidP="0071610E">
            <w:pPr>
              <w:pStyle w:val="NoSpacing"/>
              <w:jc w:val="both"/>
            </w:pPr>
            <w:r w:rsidRPr="00583680">
              <w:rPr>
                <w:rFonts w:ascii="Times New Roman" w:hAnsi="Times New Roman"/>
              </w:rPr>
              <w:t>Изображение человека в истории искусства разных эпох. Образ человека в европейском и русском искусстве, в современном мире.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Изображение фигуры человека в истории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</w:t>
            </w:r>
          </w:p>
          <w:p w:rsidR="00775FB7" w:rsidRPr="00583680" w:rsidRDefault="00775FB7" w:rsidP="00051D01">
            <w:pPr>
              <w:pStyle w:val="NoSpacing"/>
            </w:pPr>
          </w:p>
        </w:tc>
        <w:tc>
          <w:tcPr>
            <w:tcW w:w="49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Образ человека в искусстве как вы</w:t>
            </w:r>
            <w:r w:rsidRPr="00583680">
              <w:rPr>
                <w:rFonts w:ascii="Times New Roman" w:hAnsi="Times New Roman"/>
              </w:rPr>
              <w:softHyphen/>
              <w:t>ражение ос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бенностей духовной куль</w:t>
            </w:r>
            <w:r w:rsidRPr="00583680">
              <w:rPr>
                <w:rFonts w:ascii="Times New Roman" w:hAnsi="Times New Roman"/>
              </w:rPr>
              <w:softHyphen/>
              <w:t>туры эпохи, ее системы нравственных и смысловых ценностей.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жение человека в культурах Древнего Востока (Древний Египет, Эгейское искусство, этруски, Древне</w:t>
            </w:r>
            <w:r w:rsidRPr="00583680">
              <w:rPr>
                <w:rFonts w:ascii="Times New Roman" w:hAnsi="Times New Roman"/>
              </w:rPr>
              <w:softHyphen/>
              <w:t xml:space="preserve">персидский Персеполь, Индия).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</w:t>
            </w:r>
            <w:r w:rsidRPr="00583680">
              <w:rPr>
                <w:rFonts w:ascii="Times New Roman" w:hAnsi="Times New Roman"/>
              </w:rPr>
              <w:softHyphen/>
              <w:t>ражение человека в вазописи Древней Гр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ции: красота и совершенство кон</w:t>
            </w:r>
            <w:r w:rsidRPr="00583680">
              <w:rPr>
                <w:rFonts w:ascii="Times New Roman" w:hAnsi="Times New Roman"/>
              </w:rPr>
              <w:softHyphen/>
              <w:t>струкции ид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ального тела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аналитические зарисовки изображений фигуры человека, харак</w:t>
            </w:r>
            <w:r w:rsidRPr="00583680">
              <w:rPr>
                <w:rFonts w:ascii="Times New Roman" w:hAnsi="Times New Roman"/>
              </w:rPr>
              <w:softHyphen/>
              <w:t>терных для разных дре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них культур (плоское изображение).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выб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ру),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Коллективная работа</w:t>
            </w:r>
            <w:r w:rsidRPr="00583680">
              <w:rPr>
                <w:rFonts w:ascii="Times New Roman" w:hAnsi="Times New Roman"/>
              </w:rPr>
              <w:t>: создание фриза, хара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терного для искусства Древнего Востока,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бражающего праздничное шествие фигур, нес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щих дары (создается как композиция из ин</w:t>
            </w:r>
            <w:r w:rsidRPr="00583680">
              <w:rPr>
                <w:rFonts w:ascii="Times New Roman" w:hAnsi="Times New Roman"/>
              </w:rPr>
              <w:softHyphen/>
              <w:t xml:space="preserve">дивидуально исполненных фигур в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еди</w:t>
            </w:r>
            <w:r w:rsidRPr="00583680">
              <w:rPr>
                <w:rFonts w:ascii="Times New Roman" w:hAnsi="Times New Roman"/>
              </w:rPr>
              <w:softHyphen/>
              <w:t>ном масштабе).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полотно обоев, нож</w:t>
            </w:r>
            <w:r w:rsidRPr="00583680">
              <w:rPr>
                <w:rFonts w:ascii="Times New Roman" w:hAnsi="Times New Roman"/>
              </w:rPr>
              <w:softHyphen/>
              <w:t>ницы, клей.</w:t>
            </w:r>
          </w:p>
        </w:tc>
        <w:tc>
          <w:tcPr>
            <w:tcW w:w="40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</w:rPr>
              <w:t>о харак</w:t>
            </w:r>
            <w:r w:rsidRPr="00583680">
              <w:rPr>
                <w:rFonts w:ascii="Times New Roman" w:hAnsi="Times New Roman"/>
              </w:rPr>
              <w:softHyphen/>
              <w:t>терных особенностях искусства стран Древнего мира, об особенностях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бражения человека в этих культурах.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Выполнять</w:t>
            </w:r>
            <w:r w:rsidRPr="00583680">
              <w:rPr>
                <w:rFonts w:ascii="Times New Roman" w:hAnsi="Times New Roman"/>
              </w:rPr>
              <w:t xml:space="preserve"> зарисовки изображений человека, характерных для различных древних культур.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Овладевать</w:t>
            </w:r>
            <w:r w:rsidRPr="00583680">
              <w:rPr>
                <w:rFonts w:ascii="Times New Roman" w:hAnsi="Times New Roman"/>
              </w:rPr>
              <w:t xml:space="preserve"> первичными навыками изображения фигуры человека.</w:t>
            </w:r>
          </w:p>
          <w:p w:rsidR="00775FB7" w:rsidRPr="00583680" w:rsidRDefault="00775FB7" w:rsidP="00051D01">
            <w:pPr>
              <w:pStyle w:val="NoSpacing"/>
            </w:pPr>
            <w:r w:rsidRPr="00583680">
              <w:rPr>
                <w:rFonts w:ascii="Times New Roman" w:hAnsi="Times New Roman"/>
                <w:b/>
              </w:rPr>
              <w:t>Участвовать</w:t>
            </w:r>
            <w:r w:rsidRPr="00583680">
              <w:rPr>
                <w:rFonts w:ascii="Times New Roman" w:hAnsi="Times New Roman"/>
              </w:rPr>
              <w:t xml:space="preserve"> в создании фриза,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стоящего из ритмического шествия ф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гур людей.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Пропорции и строение фигуры человека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Конструкция фигуры человека и основные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порции. Пропорции, по</w:t>
            </w:r>
            <w:r w:rsidRPr="00583680">
              <w:rPr>
                <w:rFonts w:ascii="Times New Roman" w:hAnsi="Times New Roman"/>
              </w:rPr>
              <w:softHyphen/>
              <w:t>стоянные для фигуры 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ловека, и их индивидуальная изменчивость. Сх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ма движения фигуры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зарисовки схемы фигуры человека, сх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мы движения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карандаш, бумага.</w:t>
            </w:r>
          </w:p>
        </w:tc>
        <w:tc>
          <w:tcPr>
            <w:tcW w:w="40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</w:rPr>
              <w:t>о строе</w:t>
            </w:r>
            <w:r w:rsidRPr="00583680">
              <w:rPr>
                <w:rFonts w:ascii="Times New Roman" w:hAnsi="Times New Roman"/>
              </w:rPr>
              <w:softHyphen/>
              <w:t>нии фигуры человека и основных про</w:t>
            </w:r>
            <w:r w:rsidRPr="00583680">
              <w:rPr>
                <w:rFonts w:ascii="Times New Roman" w:hAnsi="Times New Roman"/>
              </w:rPr>
              <w:softHyphen/>
              <w:t>порциях его тела.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Обретать навыки </w:t>
            </w:r>
            <w:r w:rsidRPr="00583680">
              <w:rPr>
                <w:rFonts w:ascii="Times New Roman" w:hAnsi="Times New Roman"/>
              </w:rPr>
              <w:t>изображения ос</w:t>
            </w:r>
            <w:r w:rsidRPr="00583680">
              <w:rPr>
                <w:rFonts w:ascii="Times New Roman" w:hAnsi="Times New Roman"/>
              </w:rPr>
              <w:softHyphen/>
              <w:t>новных пропорций и схемы конструк</w:t>
            </w:r>
            <w:r w:rsidRPr="00583680">
              <w:rPr>
                <w:rFonts w:ascii="Times New Roman" w:hAnsi="Times New Roman"/>
              </w:rPr>
              <w:softHyphen/>
              <w:t>ции тела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Обретать навыки </w:t>
            </w:r>
            <w:r w:rsidRPr="00583680">
              <w:rPr>
                <w:rFonts w:ascii="Times New Roman" w:hAnsi="Times New Roman"/>
              </w:rPr>
              <w:t>передачи в плос</w:t>
            </w:r>
            <w:r w:rsidRPr="00583680">
              <w:rPr>
                <w:rFonts w:ascii="Times New Roman" w:hAnsi="Times New Roman"/>
              </w:rPr>
              <w:softHyphen/>
              <w:t>костном рисунке простых движений ф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гуры человека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Лепка фигуры человека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Изображение фигуры человека в ис</w:t>
            </w:r>
            <w:r w:rsidRPr="00583680">
              <w:rPr>
                <w:rFonts w:ascii="Times New Roman" w:hAnsi="Times New Roman"/>
              </w:rPr>
              <w:softHyphen/>
              <w:t>тории скуль</w:t>
            </w:r>
            <w:r w:rsidRPr="00583680">
              <w:rPr>
                <w:rFonts w:ascii="Times New Roman" w:hAnsi="Times New Roman"/>
              </w:rPr>
              <w:t>п</w:t>
            </w:r>
            <w:r w:rsidRPr="00583680">
              <w:rPr>
                <w:rFonts w:ascii="Times New Roman" w:hAnsi="Times New Roman"/>
              </w:rPr>
              <w:t>туры. Образ человека — основная тема в скуль</w:t>
            </w:r>
            <w:r w:rsidRPr="00583680">
              <w:rPr>
                <w:rFonts w:ascii="Times New Roman" w:hAnsi="Times New Roman"/>
              </w:rPr>
              <w:t>п</w:t>
            </w:r>
            <w:r w:rsidRPr="00583680">
              <w:rPr>
                <w:rFonts w:ascii="Times New Roman" w:hAnsi="Times New Roman"/>
              </w:rPr>
              <w:t>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Пространственный образ фигуры че</w:t>
            </w:r>
            <w:r w:rsidRPr="00583680">
              <w:rPr>
                <w:rFonts w:ascii="Times New Roman" w:hAnsi="Times New Roman"/>
              </w:rPr>
              <w:softHyphen/>
              <w:t>ловека и ее движения. Скульптурное изображение человека в искусстве древ</w:t>
            </w:r>
            <w:r w:rsidRPr="00583680">
              <w:rPr>
                <w:rFonts w:ascii="Times New Roman" w:hAnsi="Times New Roman"/>
              </w:rPr>
              <w:softHyphen/>
              <w:t>ности, в античном искусстве, в скульп</w:t>
            </w:r>
            <w:r w:rsidRPr="00583680">
              <w:rPr>
                <w:rFonts w:ascii="Times New Roman" w:hAnsi="Times New Roman"/>
              </w:rPr>
              <w:softHyphen/>
              <w:t>туре Средневековья. Скульптура эпох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Возрождения: работы Донателло, Мике</w:t>
            </w:r>
            <w:r w:rsidRPr="00583680">
              <w:rPr>
                <w:rFonts w:ascii="Times New Roman" w:hAnsi="Times New Roman"/>
              </w:rPr>
              <w:softHyphen/>
              <w:t>ланджело. Новые представления о вы</w:t>
            </w:r>
            <w:r w:rsidRPr="00583680">
              <w:rPr>
                <w:rFonts w:ascii="Times New Roman" w:hAnsi="Times New Roman"/>
              </w:rPr>
              <w:softHyphen/>
              <w:t>разительности скуль</w:t>
            </w:r>
            <w:r w:rsidRPr="00583680">
              <w:rPr>
                <w:rFonts w:ascii="Times New Roman" w:hAnsi="Times New Roman"/>
              </w:rPr>
              <w:t>п</w:t>
            </w:r>
            <w:r w:rsidRPr="00583680">
              <w:rPr>
                <w:rFonts w:ascii="Times New Roman" w:hAnsi="Times New Roman"/>
              </w:rPr>
              <w:t>турного изображе</w:t>
            </w:r>
            <w:r w:rsidRPr="00583680">
              <w:rPr>
                <w:rFonts w:ascii="Times New Roman" w:hAnsi="Times New Roman"/>
              </w:rPr>
              <w:softHyphen/>
              <w:t>ния человека в искусстве XIX—XX вв.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лепка фигуры человека в движении на сюжетной основе (темы балета, цирка, спорта) с использовани</w:t>
            </w:r>
            <w:r w:rsidRPr="00583680">
              <w:rPr>
                <w:rFonts w:ascii="Times New Roman" w:hAnsi="Times New Roman"/>
              </w:rPr>
              <w:softHyphen/>
              <w:t>емпроволочного каркаса (передача вы</w:t>
            </w:r>
            <w:r w:rsidRPr="00583680">
              <w:rPr>
                <w:rFonts w:ascii="Times New Roman" w:hAnsi="Times New Roman"/>
              </w:rPr>
              <w:softHyphen/>
              <w:t>разительности пропорций и движения).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пластилин или гли</w:t>
            </w:r>
            <w:r w:rsidRPr="00583680">
              <w:rPr>
                <w:rFonts w:ascii="Times New Roman" w:hAnsi="Times New Roman"/>
              </w:rPr>
              <w:softHyphen/>
              <w:t>на, подставка, проволока для каркаса, стеки</w:t>
            </w:r>
          </w:p>
        </w:tc>
        <w:tc>
          <w:tcPr>
            <w:tcW w:w="40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Получать представления</w:t>
            </w:r>
            <w:r w:rsidRPr="00583680">
              <w:rPr>
                <w:rFonts w:ascii="Times New Roman" w:hAnsi="Times New Roman"/>
              </w:rPr>
              <w:t xml:space="preserve"> об истории скульптуры и изменениях скульптурн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образа человека в разные эпохи.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Получать представления</w:t>
            </w:r>
            <w:r w:rsidRPr="00583680">
              <w:rPr>
                <w:rFonts w:ascii="Times New Roman" w:hAnsi="Times New Roman"/>
              </w:rPr>
              <w:t xml:space="preserve"> о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ственном восприятии скульптурного образа и методе его обхода с разных сторон и изменчивости образа, о статике и динамике как средствах вырази</w:t>
            </w:r>
            <w:r w:rsidRPr="00583680">
              <w:rPr>
                <w:rFonts w:ascii="Times New Roman" w:hAnsi="Times New Roman"/>
              </w:rPr>
              <w:softHyphen/>
              <w:t>тельности скульптурной пластики.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Обретать навыки </w:t>
            </w:r>
            <w:r w:rsidRPr="00583680">
              <w:rPr>
                <w:rFonts w:ascii="Times New Roman" w:hAnsi="Times New Roman"/>
              </w:rPr>
              <w:t>понимания осо</w:t>
            </w:r>
            <w:r w:rsidRPr="00583680">
              <w:rPr>
                <w:rFonts w:ascii="Times New Roman" w:hAnsi="Times New Roman"/>
              </w:rPr>
              <w:softHyphen/>
              <w:t>бенностей восприятия скульптурного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Запоминать </w:t>
            </w:r>
            <w:r w:rsidRPr="00583680">
              <w:rPr>
                <w:rFonts w:ascii="Times New Roman" w:hAnsi="Times New Roman"/>
              </w:rPr>
              <w:t>зрительные образы ве</w:t>
            </w:r>
            <w:r w:rsidRPr="00583680">
              <w:rPr>
                <w:rFonts w:ascii="Times New Roman" w:hAnsi="Times New Roman"/>
              </w:rPr>
              <w:softHyphen/>
              <w:t>ликих скульптурных произведений Древней Греции и Возрождения,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ставленных на занятии.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Обретать навыки </w:t>
            </w:r>
            <w:r w:rsidRPr="00583680">
              <w:rPr>
                <w:rFonts w:ascii="Times New Roman" w:hAnsi="Times New Roman"/>
              </w:rPr>
              <w:t>лепки и работы с пластилином или глиной.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 </w:t>
            </w:r>
            <w:r w:rsidRPr="00583680">
              <w:rPr>
                <w:rFonts w:ascii="Times New Roman" w:hAnsi="Times New Roman"/>
              </w:rPr>
              <w:t>со</w:t>
            </w:r>
            <w:r w:rsidRPr="00583680">
              <w:rPr>
                <w:rFonts w:ascii="Times New Roman" w:hAnsi="Times New Roman"/>
              </w:rPr>
              <w:softHyphen/>
              <w:t>здания скульптурного образа и навыки изображения человека.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Набросок фиг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ры человека</w:t>
            </w:r>
          </w:p>
        </w:tc>
        <w:tc>
          <w:tcPr>
            <w:tcW w:w="49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Набросок как вид рисунка, особен</w:t>
            </w:r>
            <w:r w:rsidRPr="00583680">
              <w:rPr>
                <w:rFonts w:ascii="Times New Roman" w:hAnsi="Times New Roman"/>
              </w:rPr>
              <w:softHyphen/>
              <w:t>ности и виды набросков. Умение обоб</w:t>
            </w:r>
            <w:r w:rsidRPr="00583680">
              <w:rPr>
                <w:rFonts w:ascii="Times New Roman" w:hAnsi="Times New Roman"/>
              </w:rPr>
              <w:softHyphen/>
              <w:t>щать,выделять главное, отбирать вы</w:t>
            </w:r>
            <w:r w:rsidRPr="00583680">
              <w:rPr>
                <w:rFonts w:ascii="Times New Roman" w:hAnsi="Times New Roman"/>
              </w:rPr>
              <w:softHyphen/>
              <w:t>разительные детали и подчинять их целому в рисунке. Деталь, выразитель</w:t>
            </w:r>
            <w:r w:rsidRPr="00583680">
              <w:rPr>
                <w:rFonts w:ascii="Times New Roman" w:hAnsi="Times New Roman"/>
              </w:rPr>
              <w:softHyphen/>
              <w:t>ность дет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 xml:space="preserve">ли. Образная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выразитель</w:t>
            </w:r>
            <w:r w:rsidRPr="00583680">
              <w:rPr>
                <w:rFonts w:ascii="Times New Roman" w:hAnsi="Times New Roman"/>
              </w:rPr>
              <w:softHyphen/>
              <w:t>ность фигуры; форма и складки одеж</w:t>
            </w:r>
            <w:r w:rsidRPr="00583680">
              <w:rPr>
                <w:rFonts w:ascii="Times New Roman" w:hAnsi="Times New Roman"/>
              </w:rPr>
              <w:softHyphen/>
              <w:t>ды на фигуре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наброски с натуры одетой фигуры 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ловека (наброски одноклас</w:t>
            </w:r>
            <w:r w:rsidRPr="00583680">
              <w:rPr>
                <w:rFonts w:ascii="Times New Roman" w:hAnsi="Times New Roman"/>
              </w:rPr>
              <w:softHyphen/>
              <w:t>сников в разных дв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жениях).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мягкий карандаш или фломастер, бумага.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0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</w:t>
            </w:r>
            <w:r w:rsidRPr="00583680">
              <w:rPr>
                <w:rFonts w:ascii="Times New Roman" w:hAnsi="Times New Roman"/>
              </w:rPr>
              <w:t>приемами выразитель</w:t>
            </w:r>
            <w:r w:rsidRPr="00583680">
              <w:rPr>
                <w:rFonts w:ascii="Times New Roman" w:hAnsi="Times New Roman"/>
              </w:rPr>
              <w:softHyphen/>
              <w:t>ности при работе с натуры над наброс</w:t>
            </w:r>
            <w:r w:rsidRPr="00583680">
              <w:rPr>
                <w:rFonts w:ascii="Times New Roman" w:hAnsi="Times New Roman"/>
              </w:rPr>
              <w:softHyphen/>
              <w:t>ками и зарисовками фигуры человека, испол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зуя разнообразные графические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</w:rPr>
              <w:t>о за</w:t>
            </w:r>
            <w:r w:rsidRPr="00583680">
              <w:rPr>
                <w:rFonts w:ascii="Times New Roman" w:hAnsi="Times New Roman"/>
              </w:rPr>
              <w:softHyphen/>
              <w:t>дачах и приемах образного обобщения сло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ной формы, о подчинении детали цел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му, об умении делать отбор дета</w:t>
            </w:r>
            <w:r w:rsidRPr="00583680">
              <w:rPr>
                <w:rFonts w:ascii="Times New Roman" w:hAnsi="Times New Roman"/>
              </w:rPr>
              <w:softHyphen/>
              <w:t>лей.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умение </w:t>
            </w:r>
            <w:r w:rsidRPr="00583680">
              <w:rPr>
                <w:rFonts w:ascii="Times New Roman" w:hAnsi="Times New Roman"/>
              </w:rPr>
              <w:t>видеть пропор</w:t>
            </w:r>
            <w:r w:rsidRPr="00583680">
              <w:rPr>
                <w:rFonts w:ascii="Times New Roman" w:hAnsi="Times New Roman"/>
              </w:rPr>
              <w:softHyphen/>
              <w:t>ции и соотносить детали между собой.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опыт, </w:t>
            </w:r>
            <w:r w:rsidRPr="00583680">
              <w:rPr>
                <w:rFonts w:ascii="Times New Roman" w:hAnsi="Times New Roman"/>
              </w:rPr>
              <w:t>делая зарисовки с натуры фигуры чело</w:t>
            </w:r>
            <w:r w:rsidRPr="00583680">
              <w:rPr>
                <w:rFonts w:ascii="Times New Roman" w:hAnsi="Times New Roman"/>
              </w:rPr>
              <w:softHyphen/>
              <w:t>века.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Понимание 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соты человека в европей</w:t>
            </w:r>
            <w:r w:rsidRPr="00583680">
              <w:rPr>
                <w:rFonts w:ascii="Times New Roman" w:hAnsi="Times New Roman"/>
              </w:rPr>
              <w:softHyphen/>
              <w:t>ском и русском искус</w:t>
            </w:r>
            <w:r w:rsidRPr="00583680">
              <w:rPr>
                <w:rFonts w:ascii="Times New Roman" w:hAnsi="Times New Roman"/>
              </w:rPr>
              <w:softHyphen/>
              <w:t>стве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Изобразительный рассказ о челове</w:t>
            </w:r>
            <w:r w:rsidRPr="00583680">
              <w:rPr>
                <w:rFonts w:ascii="Times New Roman" w:hAnsi="Times New Roman"/>
              </w:rPr>
              <w:softHyphen/>
              <w:t>ке и задача проявления внутреннего мира человека в его внешнем облике. Соединение двух путей поиска красоты человека: понимание красоты человека в античном искусстве; духовная красо</w:t>
            </w:r>
            <w:r w:rsidRPr="00583680">
              <w:rPr>
                <w:rFonts w:ascii="Times New Roman" w:hAnsi="Times New Roman"/>
              </w:rPr>
              <w:softHyphen/>
              <w:t>та человека в искусстве Средних веков в Европе и в русском искусстве. Дра</w:t>
            </w:r>
            <w:r w:rsidRPr="00583680">
              <w:rPr>
                <w:rFonts w:ascii="Times New Roman" w:hAnsi="Times New Roman"/>
              </w:rPr>
              <w:softHyphen/>
              <w:t>матический образ человека в е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ропей</w:t>
            </w:r>
            <w:r w:rsidRPr="00583680">
              <w:rPr>
                <w:rFonts w:ascii="Times New Roman" w:hAnsi="Times New Roman"/>
              </w:rPr>
              <w:softHyphen/>
              <w:t>ском и русском искусстве. Поиск счастья и радости жизни. Сострадание человеку и воспев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ние его духовной силы. Интерес к жизни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кретного человека, высокое значение индивиду</w:t>
            </w:r>
            <w:r w:rsidRPr="00583680">
              <w:rPr>
                <w:rFonts w:ascii="Times New Roman" w:hAnsi="Times New Roman"/>
              </w:rPr>
              <w:softHyphen/>
              <w:t>альной жизни. Потеря высоких идеалов челове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ности в европейском искусстве конца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на осно</w:t>
            </w:r>
            <w:r w:rsidRPr="00583680">
              <w:rPr>
                <w:rFonts w:ascii="Times New Roman" w:hAnsi="Times New Roman"/>
              </w:rPr>
              <w:softHyphen/>
              <w:t>ве восприятия произведений искусства.</w:t>
            </w:r>
          </w:p>
        </w:tc>
        <w:tc>
          <w:tcPr>
            <w:tcW w:w="40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Получать представление</w:t>
            </w:r>
            <w:r w:rsidRPr="00583680">
              <w:rPr>
                <w:rFonts w:ascii="Times New Roman" w:hAnsi="Times New Roman"/>
              </w:rPr>
              <w:t xml:space="preserve"> о выражении в изобразительном образе мировоззр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ния эпохи.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Получать представление</w:t>
            </w:r>
            <w:r w:rsidRPr="00583680">
              <w:rPr>
                <w:rFonts w:ascii="Times New Roman" w:hAnsi="Times New Roman"/>
              </w:rPr>
              <w:t xml:space="preserve"> о проблеме выявления в изобразительном искусстве соотношения духовной и внешней 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соты человека.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Осознавать</w:t>
            </w:r>
            <w:r w:rsidRPr="00583680">
              <w:rPr>
                <w:rFonts w:ascii="Times New Roman" w:hAnsi="Times New Roman"/>
              </w:rPr>
              <w:t xml:space="preserve"> значение изобразительного искусства в создании культурного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текста между поколениями, между людьми.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Приобретатьопыт</w:t>
            </w:r>
            <w:r w:rsidRPr="00583680">
              <w:rPr>
                <w:rFonts w:ascii="Times New Roman" w:hAnsi="Times New Roman"/>
              </w:rPr>
              <w:t xml:space="preserve"> эмоционального и смыслового восприятия произведений — шедевров изобразительного искусс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Рассуждать</w:t>
            </w:r>
            <w:r w:rsidRPr="00583680">
              <w:rPr>
                <w:rFonts w:ascii="Times New Roman" w:hAnsi="Times New Roman"/>
              </w:rPr>
              <w:t xml:space="preserve"> (с опорой на восприятие художественных шедевров) об изменч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вости образа человека в истории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ства.</w:t>
            </w:r>
          </w:p>
        </w:tc>
      </w:tr>
      <w:tr w:rsidR="00775FB7" w:rsidRPr="00583680" w:rsidTr="00583680">
        <w:tc>
          <w:tcPr>
            <w:tcW w:w="10829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Поэзия повседневности (8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Изображения обыденной жизни людей в истории искусства.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Бытовой жанр в изобразительном искусстве и его значение в понимании истории человечества и современной жизни человека. Выражение мировоззрения и общественных идеалов в изображении повседневной жизни в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кусстве разных эпох и народов. Поэзия понимания мира и себя в этом мире.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метафорического строя.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Развитие наблюдательности и интереса к жизни людей, образного видения обыденных сюжетов окружающей повседневной жизни.</w:t>
            </w:r>
          </w:p>
          <w:p w:rsidR="00775FB7" w:rsidRPr="00583680" w:rsidRDefault="00775FB7" w:rsidP="0071610E">
            <w:pPr>
              <w:pStyle w:val="NoSpacing"/>
              <w:jc w:val="both"/>
            </w:pPr>
            <w:r w:rsidRPr="00583680">
              <w:rPr>
                <w:rFonts w:ascii="Times New Roman" w:hAnsi="Times New Roman"/>
              </w:rPr>
              <w:t>Знакомство с классическими произведениями, составляющими золотой фонд мирового и отечественного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Поэзия повс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дневной жизни в искусстве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ных народов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Картина мира и представления о ценностях жизни в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бражении по</w:t>
            </w:r>
            <w:r w:rsidRPr="00583680">
              <w:rPr>
                <w:rFonts w:ascii="Times New Roman" w:hAnsi="Times New Roman"/>
              </w:rPr>
              <w:softHyphen/>
              <w:t>вседневности у разныхнародов. Изоб</w:t>
            </w:r>
            <w:r w:rsidRPr="00583680">
              <w:rPr>
                <w:rFonts w:ascii="Times New Roman" w:hAnsi="Times New Roman"/>
              </w:rPr>
              <w:softHyphen/>
              <w:t>ражение труда и повседневных занятий человека в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стве древних восточ</w:t>
            </w:r>
            <w:r w:rsidRPr="00583680">
              <w:rPr>
                <w:rFonts w:ascii="Times New Roman" w:hAnsi="Times New Roman"/>
              </w:rPr>
              <w:softHyphen/>
              <w:t>ных цивилизаций и Античности. Б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то</w:t>
            </w:r>
            <w:r w:rsidRPr="00583680">
              <w:rPr>
                <w:rFonts w:ascii="Times New Roman" w:hAnsi="Times New Roman"/>
              </w:rPr>
              <w:softHyphen/>
              <w:t>вые темы и их поэтическое воплоще</w:t>
            </w:r>
            <w:r w:rsidRPr="00583680">
              <w:rPr>
                <w:rFonts w:ascii="Times New Roman" w:hAnsi="Times New Roman"/>
              </w:rPr>
              <w:softHyphen/>
              <w:t>ние в 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тельном искусстве Китая и Японии, Индии, в восточной мини</w:t>
            </w:r>
            <w:r w:rsidRPr="00583680">
              <w:rPr>
                <w:rFonts w:ascii="Times New Roman" w:hAnsi="Times New Roman"/>
              </w:rPr>
              <w:softHyphen/>
              <w:t>атюре.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изображение выбранных мотивов из жизни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 xml:space="preserve">ных народов в контексте традиций поэтики их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</w:t>
            </w:r>
            <w:r w:rsidRPr="00583680">
              <w:rPr>
                <w:rFonts w:ascii="Times New Roman" w:hAnsi="Times New Roman"/>
              </w:rPr>
              <w:softHyphen/>
              <w:t>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лы, акварель или г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ашь в качестве гра</w:t>
            </w:r>
            <w:r w:rsidRPr="00583680">
              <w:rPr>
                <w:rFonts w:ascii="Times New Roman" w:hAnsi="Times New Roman"/>
              </w:rPr>
              <w:softHyphen/>
              <w:t>фического материала, цветная бумага для аппликации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роль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</w:t>
            </w:r>
            <w:r w:rsidRPr="00583680">
              <w:rPr>
                <w:rFonts w:ascii="Times New Roman" w:hAnsi="Times New Roman"/>
              </w:rPr>
              <w:softHyphen/>
              <w:t>тельного искусства в форм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ровании наших представлений о жизни людей разных эпох.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Различать</w:t>
            </w:r>
            <w:r w:rsidRPr="00583680">
              <w:rPr>
                <w:rFonts w:ascii="Times New Roman" w:hAnsi="Times New Roman"/>
              </w:rPr>
              <w:t xml:space="preserve"> произведения дре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них культур по их стилистич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ским признакам и традициям поэтики их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Развивать</w:t>
            </w:r>
            <w:r w:rsidRPr="00583680">
              <w:rPr>
                <w:rFonts w:ascii="Times New Roman" w:hAnsi="Times New Roman"/>
              </w:rPr>
              <w:t xml:space="preserve"> ценностные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ставления о многообразии и единстве мира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</w:rPr>
              <w:t>и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</w:t>
            </w:r>
            <w:r w:rsidRPr="00583680">
              <w:rPr>
                <w:rFonts w:ascii="Times New Roman" w:hAnsi="Times New Roman"/>
              </w:rPr>
              <w:softHyphen/>
              <w:t>ционный опыт изображения.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Изображать </w:t>
            </w:r>
            <w:r w:rsidRPr="00583680">
              <w:rPr>
                <w:rFonts w:ascii="Times New Roman" w:hAnsi="Times New Roman"/>
              </w:rPr>
              <w:t>выбранные мотивы из жизни разных народов в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тексте тра</w:t>
            </w:r>
            <w:r w:rsidRPr="00583680">
              <w:rPr>
                <w:rFonts w:ascii="Times New Roman" w:hAnsi="Times New Roman"/>
              </w:rPr>
              <w:softHyphen/>
              <w:t>диций поэтики их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Тематическая картина. Быт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вой и историче</w:t>
            </w:r>
            <w:r w:rsidRPr="00583680">
              <w:rPr>
                <w:rFonts w:ascii="Times New Roman" w:hAnsi="Times New Roman"/>
              </w:rPr>
              <w:softHyphen/>
              <w:t>ский жанры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«тематическая картина» как вид живописи. Формирование стан</w:t>
            </w:r>
            <w:r w:rsidRPr="00583680">
              <w:rPr>
                <w:rFonts w:ascii="Times New Roman" w:hAnsi="Times New Roman"/>
              </w:rPr>
              <w:softHyphen/>
              <w:t>ковой картины. Бытовой, историче</w:t>
            </w:r>
            <w:r w:rsidRPr="00583680">
              <w:rPr>
                <w:rFonts w:ascii="Times New Roman" w:hAnsi="Times New Roman"/>
              </w:rPr>
              <w:softHyphen/>
              <w:t>ский, мифологический жанры в зави</w:t>
            </w:r>
            <w:r w:rsidRPr="00583680">
              <w:rPr>
                <w:rFonts w:ascii="Times New Roman" w:hAnsi="Times New Roman"/>
              </w:rPr>
              <w:softHyphen/>
              <w:t>симости от содерж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ния тематической картины.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Бытовой жанр, или жанровая карти</w:t>
            </w:r>
            <w:r w:rsidRPr="00583680">
              <w:rPr>
                <w:rFonts w:ascii="Times New Roman" w:hAnsi="Times New Roman"/>
              </w:rPr>
              <w:softHyphen/>
              <w:t>на, посвящена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бражению повсед</w:t>
            </w:r>
            <w:r w:rsidRPr="00583680">
              <w:rPr>
                <w:rFonts w:ascii="Times New Roman" w:hAnsi="Times New Roman"/>
              </w:rPr>
              <w:softHyphen/>
              <w:t>невной жизни людей.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Развитие интереса к частной жизни и повседневному б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тию человека в ев</w:t>
            </w:r>
            <w:r w:rsidRPr="00583680">
              <w:rPr>
                <w:rFonts w:ascii="Times New Roman" w:hAnsi="Times New Roman"/>
              </w:rPr>
              <w:softHyphen/>
              <w:t>ропейской культуре. Развитие интереса к индивидуальности человека. Радости и горести в 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вседневной жизни. Любование жизнью и сострадание че</w:t>
            </w:r>
            <w:r w:rsidRPr="00583680">
              <w:rPr>
                <w:rFonts w:ascii="Times New Roman" w:hAnsi="Times New Roman"/>
              </w:rPr>
              <w:softHyphen/>
              <w:t>ловеку.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жанровой картины в создании наших представлений о жизни людей прошлых времен. Расцвет станковойжа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ровой картины в искусстве XIX в. Бытовой жанр в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стве импрессио</w:t>
            </w:r>
            <w:r w:rsidRPr="00583680">
              <w:rPr>
                <w:rFonts w:ascii="Times New Roman" w:hAnsi="Times New Roman"/>
              </w:rPr>
              <w:softHyphen/>
              <w:t>нистов и в искусстве передвижников.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</w:t>
            </w:r>
            <w:r w:rsidRPr="00583680">
              <w:rPr>
                <w:rFonts w:ascii="Times New Roman" w:hAnsi="Times New Roman"/>
              </w:rPr>
              <w:t>: участие в беседе об осо</w:t>
            </w:r>
            <w:r w:rsidRPr="00583680">
              <w:rPr>
                <w:rFonts w:ascii="Times New Roman" w:hAnsi="Times New Roman"/>
              </w:rPr>
              <w:softHyphen/>
              <w:t>бенностях произведений искусства бы</w:t>
            </w:r>
            <w:r w:rsidRPr="00583680">
              <w:rPr>
                <w:rFonts w:ascii="Times New Roman" w:hAnsi="Times New Roman"/>
              </w:rPr>
              <w:softHyphen/>
              <w:t>тового и исторического жанров.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понятия «те</w:t>
            </w:r>
            <w:r w:rsidRPr="00583680">
              <w:rPr>
                <w:rFonts w:ascii="Times New Roman" w:hAnsi="Times New Roman"/>
              </w:rPr>
              <w:softHyphen/>
              <w:t>матическая картина», «ста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ковая живо</w:t>
            </w:r>
            <w:r w:rsidRPr="00583680">
              <w:rPr>
                <w:rFonts w:ascii="Times New Roman" w:hAnsi="Times New Roman"/>
              </w:rPr>
              <w:softHyphen/>
              <w:t>пись».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перечислять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хара</w:t>
            </w:r>
            <w:r w:rsidRPr="00583680">
              <w:rPr>
                <w:rFonts w:ascii="Times New Roman" w:hAnsi="Times New Roman"/>
                <w:b/>
                <w:bCs/>
              </w:rPr>
              <w:t>к</w:t>
            </w:r>
            <w:r w:rsidRPr="00583680">
              <w:rPr>
                <w:rFonts w:ascii="Times New Roman" w:hAnsi="Times New Roman"/>
                <w:b/>
                <w:bCs/>
              </w:rPr>
              <w:t>те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ризовать </w:t>
            </w:r>
            <w:r w:rsidRPr="00583680">
              <w:rPr>
                <w:rFonts w:ascii="Times New Roman" w:hAnsi="Times New Roman"/>
              </w:rPr>
              <w:t>основные жанры сюжетно-те</w:t>
            </w:r>
            <w:r w:rsidRPr="00583680">
              <w:rPr>
                <w:rFonts w:ascii="Times New Roman" w:hAnsi="Times New Roman"/>
              </w:rPr>
              <w:softHyphen/>
              <w:t>матической картины.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</w:rPr>
              <w:t>о разви</w:t>
            </w:r>
            <w:r w:rsidRPr="00583680">
              <w:rPr>
                <w:rFonts w:ascii="Times New Roman" w:hAnsi="Times New Roman"/>
              </w:rPr>
              <w:softHyphen/>
              <w:t>тии бытового жанра как выражении возрастающего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тереса личности к индивидуал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ности человека, уникаль</w:t>
            </w:r>
            <w:r w:rsidRPr="00583680">
              <w:rPr>
                <w:rFonts w:ascii="Times New Roman" w:hAnsi="Times New Roman"/>
              </w:rPr>
              <w:softHyphen/>
              <w:t>ности и ценности 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опыт </w:t>
            </w:r>
            <w:r w:rsidRPr="00583680">
              <w:rPr>
                <w:rFonts w:ascii="Times New Roman" w:hAnsi="Times New Roman"/>
              </w:rPr>
              <w:t>восприятия из</w:t>
            </w:r>
            <w:r w:rsidRPr="00583680">
              <w:rPr>
                <w:rFonts w:ascii="Times New Roman" w:hAnsi="Times New Roman"/>
              </w:rPr>
              <w:softHyphen/>
              <w:t>вестных картин бытового жанра, клас</w:t>
            </w:r>
            <w:r w:rsidRPr="00583680">
              <w:rPr>
                <w:rFonts w:ascii="Times New Roman" w:hAnsi="Times New Roman"/>
              </w:rPr>
              <w:softHyphen/>
              <w:t>сических для евр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пейского и русского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</w:rPr>
              <w:t>о роли жанровой кар</w:t>
            </w:r>
            <w:r w:rsidRPr="00583680">
              <w:rPr>
                <w:rFonts w:ascii="Times New Roman" w:hAnsi="Times New Roman"/>
              </w:rPr>
              <w:softHyphen/>
              <w:t>тины в формировании наших представ</w:t>
            </w:r>
            <w:r w:rsidRPr="00583680">
              <w:rPr>
                <w:rFonts w:ascii="Times New Roman" w:hAnsi="Times New Roman"/>
              </w:rPr>
              <w:softHyphen/>
              <w:t>лений о жизни людей прошлого и нас</w:t>
            </w:r>
            <w:r w:rsidRPr="00583680">
              <w:rPr>
                <w:rFonts w:ascii="Times New Roman" w:hAnsi="Times New Roman"/>
              </w:rPr>
              <w:softHyphen/>
              <w:t>тоящего врем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</w:rPr>
              <w:t>о много</w:t>
            </w:r>
            <w:r w:rsidRPr="00583680">
              <w:rPr>
                <w:rFonts w:ascii="Times New Roman" w:hAnsi="Times New Roman"/>
              </w:rPr>
              <w:softHyphen/>
              <w:t>образии тем и бесконе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ном богатстве содержания жа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ровой картины (в част</w:t>
            </w:r>
            <w:r w:rsidRPr="00583680">
              <w:rPr>
                <w:rFonts w:ascii="Times New Roman" w:hAnsi="Times New Roman"/>
              </w:rPr>
              <w:softHyphen/>
              <w:t>ности, на примере сравнения картин на темы бытовой жизни в творч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 французских импрессион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стов и рус</w:t>
            </w:r>
            <w:r w:rsidRPr="00583680">
              <w:rPr>
                <w:rFonts w:ascii="Times New Roman" w:hAnsi="Times New Roman"/>
              </w:rPr>
              <w:softHyphen/>
              <w:t>ских передвижников).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</w:rPr>
              <w:t>о месте и значении сюжетно-тематической картины в раз</w:t>
            </w:r>
            <w:r w:rsidRPr="00583680">
              <w:rPr>
                <w:rFonts w:ascii="Times New Roman" w:hAnsi="Times New Roman"/>
              </w:rPr>
              <w:softHyphen/>
              <w:t>витии культуры.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Сюжет и соде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жание в картине</w:t>
            </w: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Картина как обобщение жизнен</w:t>
            </w:r>
            <w:r w:rsidRPr="00583680">
              <w:rPr>
                <w:rFonts w:ascii="Times New Roman" w:hAnsi="Times New Roman"/>
              </w:rPr>
              <w:softHyphen/>
              <w:t>ных впечатлений худо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ника. Компо</w:t>
            </w:r>
            <w:r w:rsidRPr="00583680">
              <w:rPr>
                <w:rFonts w:ascii="Times New Roman" w:hAnsi="Times New Roman"/>
              </w:rPr>
              <w:softHyphen/>
              <w:t>зиционная и идейная целостность кар</w:t>
            </w:r>
            <w:r w:rsidRPr="00583680">
              <w:rPr>
                <w:rFonts w:ascii="Times New Roman" w:hAnsi="Times New Roman"/>
              </w:rPr>
              <w:softHyphen/>
              <w:t>тины. Натюрморт, пейзаж, портретное изо</w:t>
            </w:r>
            <w:r w:rsidRPr="00583680">
              <w:rPr>
                <w:rFonts w:ascii="Times New Roman" w:hAnsi="Times New Roman"/>
              </w:rPr>
              <w:softHyphen/>
              <w:t>бражение людей,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терьер как состав</w:t>
            </w:r>
            <w:r w:rsidRPr="00583680">
              <w:rPr>
                <w:rFonts w:ascii="Times New Roman" w:hAnsi="Times New Roman"/>
              </w:rPr>
              <w:softHyphen/>
              <w:t>ляющие картинного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темы, содержания и сюже</w:t>
            </w:r>
            <w:r w:rsidRPr="00583680">
              <w:rPr>
                <w:rFonts w:ascii="Times New Roman" w:hAnsi="Times New Roman"/>
              </w:rPr>
              <w:softHyphen/>
              <w:t>та в произведениях изобразительного искусства. Разница между сюжетом и содержанием. Различные уровни восприятия зри</w:t>
            </w:r>
            <w:r w:rsidRPr="00583680">
              <w:rPr>
                <w:rFonts w:ascii="Times New Roman" w:hAnsi="Times New Roman"/>
              </w:rPr>
              <w:softHyphen/>
              <w:t>телем произведения искусства. Разное содержание в картинах с по</w:t>
            </w:r>
            <w:r w:rsidRPr="00583680">
              <w:rPr>
                <w:rFonts w:ascii="Times New Roman" w:hAnsi="Times New Roman"/>
              </w:rPr>
              <w:softHyphen/>
              <w:t>хожим сюжетом.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</w:t>
            </w:r>
            <w:r w:rsidRPr="00583680">
              <w:rPr>
                <w:rFonts w:ascii="Times New Roman" w:hAnsi="Times New Roman"/>
              </w:rPr>
              <w:t>: работа над композицией с простым, доступным для наблюдения сюжетом из своей жизни (например, «Завтрак», «Ужин», «Утро (или вечер) в моем доме», «Чтение письма», «Про</w:t>
            </w:r>
            <w:r w:rsidRPr="00583680">
              <w:rPr>
                <w:rFonts w:ascii="Times New Roman" w:hAnsi="Times New Roman"/>
              </w:rPr>
              <w:softHyphen/>
              <w:t>гулка в парке», «Ожидание» и т. п.) (работа, начатая на этом занятии, мо</w:t>
            </w:r>
            <w:r w:rsidRPr="00583680">
              <w:rPr>
                <w:rFonts w:ascii="Times New Roman" w:hAnsi="Times New Roman"/>
              </w:rPr>
              <w:softHyphen/>
              <w:t>жет быть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должена на следующем за</w:t>
            </w:r>
            <w:r w:rsidRPr="00583680">
              <w:rPr>
                <w:rFonts w:ascii="Times New Roman" w:hAnsi="Times New Roman"/>
              </w:rPr>
              <w:softHyphen/>
              <w:t>нятии).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Материалы,</w:t>
            </w:r>
            <w:r w:rsidRPr="00583680">
              <w:rPr>
                <w:rFonts w:ascii="Times New Roman" w:hAnsi="Times New Roman"/>
              </w:rPr>
              <w:t xml:space="preserve"> гуашь или акварель, графические материалы (по выбору), бумага.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сюжетно-тематическую картину как обобщенный и це</w:t>
            </w:r>
            <w:r w:rsidRPr="00583680">
              <w:rPr>
                <w:rFonts w:ascii="Times New Roman" w:hAnsi="Times New Roman"/>
              </w:rPr>
              <w:softHyphen/>
              <w:t>лостный образ, как результат наблюде</w:t>
            </w:r>
            <w:r w:rsidRPr="00583680">
              <w:rPr>
                <w:rFonts w:ascii="Times New Roman" w:hAnsi="Times New Roman"/>
              </w:rPr>
              <w:softHyphen/>
              <w:t>ний и размышлений художника над жизнью.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понятия «тема», «содер</w:t>
            </w:r>
            <w:r w:rsidRPr="00583680">
              <w:rPr>
                <w:rFonts w:ascii="Times New Roman" w:hAnsi="Times New Roman"/>
              </w:rPr>
              <w:softHyphen/>
              <w:t>жание», «сюжет» в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изведениях стан</w:t>
            </w:r>
            <w:r w:rsidRPr="00583680">
              <w:rPr>
                <w:rFonts w:ascii="Times New Roman" w:hAnsi="Times New Roman"/>
              </w:rPr>
              <w:softHyphen/>
              <w:t>ковой живоп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смысловую раз</w:t>
            </w:r>
            <w:r w:rsidRPr="00583680">
              <w:rPr>
                <w:rFonts w:ascii="Times New Roman" w:hAnsi="Times New Roman"/>
              </w:rPr>
              <w:softHyphen/>
              <w:t>ницу между содержанием и сюжетом при восприятии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изведений.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</w:rPr>
              <w:t>уровни во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прия</w:t>
            </w:r>
            <w:r w:rsidRPr="00583680">
              <w:rPr>
                <w:rFonts w:ascii="Times New Roman" w:hAnsi="Times New Roman"/>
              </w:rPr>
              <w:softHyphen/>
              <w:t>тия зрителем картины.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583680">
              <w:rPr>
                <w:rFonts w:ascii="Times New Roman" w:hAnsi="Times New Roman"/>
              </w:rPr>
              <w:t>в обсуждении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дер</w:t>
            </w:r>
            <w:r w:rsidRPr="00583680">
              <w:rPr>
                <w:rFonts w:ascii="Times New Roman" w:hAnsi="Times New Roman"/>
              </w:rPr>
              <w:softHyphen/>
              <w:t>жания и средств выражения в произве</w:t>
            </w:r>
            <w:r w:rsidRPr="00583680">
              <w:rPr>
                <w:rFonts w:ascii="Times New Roman" w:hAnsi="Times New Roman"/>
              </w:rPr>
              <w:softHyphen/>
              <w:t>дениях бытового жа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Обретать опыт </w:t>
            </w:r>
            <w:r w:rsidRPr="00583680">
              <w:rPr>
                <w:rFonts w:ascii="Times New Roman" w:hAnsi="Times New Roman"/>
              </w:rPr>
              <w:t>художественн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наблюдения и образного 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дения обы</w:t>
            </w:r>
            <w:r w:rsidRPr="00583680">
              <w:rPr>
                <w:rFonts w:ascii="Times New Roman" w:hAnsi="Times New Roman"/>
              </w:rPr>
              <w:softHyphen/>
              <w:t>денных сюжетов о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ружающей повсед</w:t>
            </w:r>
            <w:r w:rsidRPr="00583680">
              <w:rPr>
                <w:rFonts w:ascii="Times New Roman" w:hAnsi="Times New Roman"/>
              </w:rPr>
              <w:softHyphen/>
              <w:t>невной 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</w:rPr>
              <w:t>изобразительные и ком</w:t>
            </w:r>
            <w:r w:rsidRPr="00583680">
              <w:rPr>
                <w:rFonts w:ascii="Times New Roman" w:hAnsi="Times New Roman"/>
              </w:rPr>
              <w:softHyphen/>
              <w:t>позиционные навыки в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цессе рабо</w:t>
            </w:r>
            <w:r w:rsidRPr="00583680">
              <w:rPr>
                <w:rFonts w:ascii="Times New Roman" w:hAnsi="Times New Roman"/>
              </w:rPr>
              <w:softHyphen/>
              <w:t>ты над эскизами.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Жизнь каждого дня – большая тема в искусстве</w:t>
            </w: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Произведения искусства на темы будней и их значение в понимании человеком своего бытия. Выражение ценн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стной картины мира в произведе</w:t>
            </w:r>
            <w:r w:rsidRPr="00583680">
              <w:rPr>
                <w:rFonts w:ascii="Times New Roman" w:hAnsi="Times New Roman"/>
              </w:rPr>
              <w:softHyphen/>
              <w:t>ниях бытового жанра. Поэтическое восприятие жизни. Интерес к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челове</w:t>
            </w:r>
            <w:r w:rsidRPr="00583680">
              <w:rPr>
                <w:rFonts w:ascii="Times New Roman" w:hAnsi="Times New Roman"/>
              </w:rPr>
              <w:softHyphen/>
              <w:t>ку — необходимое качество деятельнос</w:t>
            </w:r>
            <w:r w:rsidRPr="00583680">
              <w:rPr>
                <w:rFonts w:ascii="Times New Roman" w:hAnsi="Times New Roman"/>
              </w:rPr>
              <w:softHyphen/>
              <w:t>ти худо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ника. Произведения графики на темы повседневной жи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ни. Сюжетный замысел композиции. Композиционная доминанта. Сближен</w:t>
            </w:r>
            <w:r w:rsidRPr="00583680">
              <w:rPr>
                <w:rFonts w:ascii="Times New Roman" w:hAnsi="Times New Roman"/>
              </w:rPr>
              <w:softHyphen/>
              <w:t>ное или контрастное тональное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стоя</w:t>
            </w:r>
            <w:r w:rsidRPr="00583680">
              <w:rPr>
                <w:rFonts w:ascii="Times New Roman" w:hAnsi="Times New Roman"/>
              </w:rPr>
              <w:softHyphen/>
              <w:t>ние в композиции. Цветовая выра</w:t>
            </w:r>
            <w:r w:rsidRPr="00583680">
              <w:rPr>
                <w:rFonts w:ascii="Times New Roman" w:hAnsi="Times New Roman"/>
              </w:rPr>
              <w:softHyphen/>
              <w:t>зительность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зиции, выражение цветом настроения задуманного сюже</w:t>
            </w:r>
            <w:r w:rsidRPr="00583680">
              <w:rPr>
                <w:rFonts w:ascii="Times New Roman" w:hAnsi="Times New Roman"/>
              </w:rPr>
              <w:softHyphen/>
              <w:t>та. Отбор деталей.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1. Жизнь моей семьи или мое общение с друз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ями: увидеть гла</w:t>
            </w:r>
            <w:r w:rsidRPr="00583680">
              <w:rPr>
                <w:rFonts w:ascii="Times New Roman" w:hAnsi="Times New Roman"/>
              </w:rPr>
              <w:softHyphen/>
              <w:t>зами художника, как дома проходят ут</w:t>
            </w:r>
            <w:r w:rsidRPr="00583680">
              <w:rPr>
                <w:rFonts w:ascii="Times New Roman" w:hAnsi="Times New Roman"/>
              </w:rPr>
              <w:softHyphen/>
              <w:t>ро, вечер, воскресные и будние дни (то же самое может относиться к жизни в школе), выделить один или н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сколько простых сюжетов (например, «Мама го</w:t>
            </w:r>
            <w:r w:rsidRPr="00583680">
              <w:rPr>
                <w:rFonts w:ascii="Times New Roman" w:hAnsi="Times New Roman"/>
              </w:rPr>
              <w:softHyphen/>
              <w:t>товит ужин», «Семейный вечер», «По</w:t>
            </w:r>
            <w:r w:rsidRPr="00583680">
              <w:rPr>
                <w:rFonts w:ascii="Times New Roman" w:hAnsi="Times New Roman"/>
              </w:rPr>
              <w:softHyphen/>
              <w:t>ездка к бабушке», «О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щение с моимидрузьями» и т. д.) и сделать композици</w:t>
            </w:r>
            <w:r w:rsidRPr="00583680">
              <w:rPr>
                <w:rFonts w:ascii="Times New Roman" w:hAnsi="Times New Roman"/>
              </w:rPr>
              <w:softHyphen/>
              <w:t>онные рисунки на выбранные темы.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Вариант задания:</w:t>
            </w:r>
            <w:r w:rsidRPr="00583680">
              <w:rPr>
                <w:rFonts w:ascii="Times New Roman" w:hAnsi="Times New Roman"/>
              </w:rPr>
              <w:t xml:space="preserve"> создание компо</w:t>
            </w:r>
            <w:r w:rsidRPr="00583680">
              <w:rPr>
                <w:rFonts w:ascii="Times New Roman" w:hAnsi="Times New Roman"/>
              </w:rPr>
              <w:softHyphen/>
              <w:t>зиции (изобразител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ного сочинения) на выбранную тему после подготови</w:t>
            </w:r>
            <w:r w:rsidRPr="00583680">
              <w:rPr>
                <w:rFonts w:ascii="Times New Roman" w:hAnsi="Times New Roman"/>
              </w:rPr>
              <w:softHyphen/>
              <w:t>тельных зарисовок.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2. Жизнь людей на моей улице: вы</w:t>
            </w:r>
            <w:r w:rsidRPr="00583680">
              <w:rPr>
                <w:rFonts w:ascii="Times New Roman" w:hAnsi="Times New Roman"/>
              </w:rPr>
              <w:softHyphen/>
              <w:t>полнение набросков или зарисовок, сценок на улице по возможности с на</w:t>
            </w:r>
            <w:r w:rsidRPr="00583680">
              <w:rPr>
                <w:rFonts w:ascii="Times New Roman" w:hAnsi="Times New Roman"/>
              </w:rPr>
              <w:softHyphen/>
              <w:t>туры, по памяти и по представлению (например, «Во дворе», «На бульваре», «У витрины магазина», «Утро на моей улице», «В школе на перемене» и т. д.).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цветные графические материалы (по выб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ру), бумага.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Учиться рассуждать</w:t>
            </w:r>
            <w:r w:rsidRPr="00583680">
              <w:rPr>
                <w:rFonts w:ascii="Times New Roman" w:hAnsi="Times New Roman"/>
              </w:rPr>
              <w:t xml:space="preserve"> (на основе восприятия произведений) о м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ровоззрении художника и его поэтическом видении 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Приобретать</w:t>
            </w:r>
            <w:r w:rsidRPr="00583680">
              <w:rPr>
                <w:rFonts w:ascii="Times New Roman" w:hAnsi="Times New Roman"/>
              </w:rPr>
              <w:t xml:space="preserve"> опыт восприятия известных графических прои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ведений, в которых создан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дожественный образ повседне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ной 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Приобретать</w:t>
            </w:r>
            <w:r w:rsidRPr="00583680">
              <w:rPr>
                <w:rFonts w:ascii="Times New Roman" w:hAnsi="Times New Roman"/>
              </w:rPr>
              <w:t xml:space="preserve"> опыт поэтическ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видения реальности в проце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се работы над зарисовками с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жетов из своей повседневной 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Приобретать представление</w:t>
            </w:r>
            <w:r w:rsidRPr="00583680">
              <w:rPr>
                <w:rFonts w:ascii="Times New Roman" w:hAnsi="Times New Roman"/>
              </w:rPr>
              <w:t xml:space="preserve"> о некоторых приемах композиц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онного построения (композиц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онная доминанта, тональное и цветовое решение, ритмическая целостность, отбор деталей).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Приобретать опыт</w:t>
            </w:r>
            <w:r w:rsidRPr="00583680">
              <w:rPr>
                <w:rFonts w:ascii="Times New Roman" w:hAnsi="Times New Roman"/>
              </w:rPr>
              <w:t xml:space="preserve"> сюжетной зари-совки, изображения по п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мяти и представлению.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Жизнь в моем городе в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шлых веках (и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торическая тема в бытовом жа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ре)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Изобразительное искусство о повсед</w:t>
            </w:r>
            <w:r w:rsidRPr="00583680">
              <w:rPr>
                <w:rFonts w:ascii="Times New Roman" w:hAnsi="Times New Roman"/>
              </w:rPr>
              <w:softHyphen/>
              <w:t>невной жизни людей в истории моей Родины. Интерес к истории и укладу жизни своего народа. Образ прошлого, созданный х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дожниками, и его зна</w:t>
            </w:r>
            <w:r w:rsidRPr="00583680">
              <w:rPr>
                <w:rFonts w:ascii="Times New Roman" w:hAnsi="Times New Roman"/>
              </w:rPr>
              <w:softHyphen/>
              <w:t>чение в представлении народа о с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мом себе. Жизнь людей в моем городе или селе в истор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ческом прошлом. Изобра</w:t>
            </w:r>
            <w:r w:rsidRPr="00583680">
              <w:rPr>
                <w:rFonts w:ascii="Times New Roman" w:hAnsi="Times New Roman"/>
              </w:rPr>
              <w:softHyphen/>
              <w:t>зительное искусство о жизни в истори</w:t>
            </w:r>
            <w:r w:rsidRPr="00583680">
              <w:rPr>
                <w:rFonts w:ascii="Times New Roman" w:hAnsi="Times New Roman"/>
              </w:rPr>
              <w:softHyphen/>
              <w:t>ческой Москве и Санкт-Петербурге.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композиции на темы жизни людей своего города или села в прошлом.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или жи</w:t>
            </w:r>
            <w:r w:rsidRPr="00583680">
              <w:rPr>
                <w:rFonts w:ascii="Times New Roman" w:hAnsi="Times New Roman"/>
              </w:rPr>
              <w:softHyphen/>
              <w:t>вописные материалы (по выбору), бу</w:t>
            </w:r>
            <w:r w:rsidRPr="00583680">
              <w:rPr>
                <w:rFonts w:ascii="Times New Roman" w:hAnsi="Times New Roman"/>
              </w:rPr>
              <w:softHyphen/>
              <w:t>мага.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интерес </w:t>
            </w:r>
            <w:r w:rsidRPr="00583680">
              <w:rPr>
                <w:rFonts w:ascii="Times New Roman" w:hAnsi="Times New Roman"/>
              </w:rPr>
              <w:t>к жизни людей, умение наблюдать,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ставлять, сопе</w:t>
            </w:r>
            <w:r w:rsidRPr="00583680">
              <w:rPr>
                <w:rFonts w:ascii="Times New Roman" w:hAnsi="Times New Roman"/>
              </w:rPr>
              <w:softHyphen/>
              <w:t>реживать людям.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интерес </w:t>
            </w:r>
            <w:r w:rsidRPr="00583680">
              <w:rPr>
                <w:rFonts w:ascii="Times New Roman" w:hAnsi="Times New Roman"/>
              </w:rPr>
              <w:t>к истории сво</w:t>
            </w:r>
            <w:r w:rsidRPr="00583680">
              <w:rPr>
                <w:rFonts w:ascii="Times New Roman" w:hAnsi="Times New Roman"/>
              </w:rPr>
              <w:softHyphen/>
              <w:t xml:space="preserve">его народа,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формировать </w:t>
            </w:r>
            <w:r w:rsidRPr="00583680">
              <w:rPr>
                <w:rFonts w:ascii="Times New Roman" w:hAnsi="Times New Roman"/>
              </w:rPr>
              <w:t>представле</w:t>
            </w:r>
            <w:r w:rsidRPr="00583680">
              <w:rPr>
                <w:rFonts w:ascii="Times New Roman" w:hAnsi="Times New Roman"/>
              </w:rPr>
              <w:softHyphen/>
              <w:t>ние о повседневной жизни в прошлом своих родных мест.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видеть </w:t>
            </w:r>
            <w:r w:rsidRPr="00583680">
              <w:rPr>
                <w:rFonts w:ascii="Times New Roman" w:hAnsi="Times New Roman"/>
              </w:rPr>
              <w:t>красоту и 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чи</w:t>
            </w:r>
            <w:r w:rsidRPr="00583680">
              <w:rPr>
                <w:rFonts w:ascii="Times New Roman" w:hAnsi="Times New Roman"/>
              </w:rPr>
              <w:softHyphen/>
              <w:t>тельность в повседневной жизни лю</w:t>
            </w:r>
            <w:r w:rsidRPr="00583680">
              <w:rPr>
                <w:rFonts w:ascii="Times New Roman" w:hAnsi="Times New Roman"/>
              </w:rPr>
              <w:softHyphen/>
              <w:t>дей.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</w:rPr>
              <w:t>в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</w:t>
            </w:r>
            <w:r w:rsidRPr="00583680">
              <w:rPr>
                <w:rFonts w:ascii="Times New Roman" w:hAnsi="Times New Roman"/>
              </w:rPr>
              <w:softHyphen/>
              <w:t>тельном творчестве.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знания </w:t>
            </w:r>
            <w:r w:rsidRPr="00583680">
              <w:rPr>
                <w:rFonts w:ascii="Times New Roman" w:hAnsi="Times New Roman"/>
              </w:rPr>
              <w:t>о трад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цияхпрошлого (на основе зар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совок по произведениям худо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ников, старинным фотографиям, на основе сохранивших</w:t>
            </w:r>
            <w:r w:rsidRPr="00583680">
              <w:rPr>
                <w:rFonts w:ascii="Times New Roman" w:hAnsi="Times New Roman"/>
              </w:rPr>
              <w:softHyphen/>
              <w:t>ся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метов и исторических памят</w:t>
            </w:r>
            <w:r w:rsidRPr="00583680">
              <w:rPr>
                <w:rFonts w:ascii="Times New Roman" w:hAnsi="Times New Roman"/>
              </w:rPr>
              <w:softHyphen/>
              <w:t>ников).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Праздник и ка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навал в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зительном ис</w:t>
            </w:r>
            <w:r w:rsidRPr="00583680">
              <w:rPr>
                <w:rFonts w:ascii="Times New Roman" w:hAnsi="Times New Roman"/>
              </w:rPr>
              <w:softHyphen/>
              <w:t>кусстве (тема праздни</w:t>
            </w:r>
            <w:r w:rsidRPr="00583680">
              <w:rPr>
                <w:rFonts w:ascii="Times New Roman" w:hAnsi="Times New Roman"/>
              </w:rPr>
              <w:softHyphen/>
              <w:t>ка в б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товом жанре)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Сюжеты праздника в изобразитель</w:t>
            </w:r>
            <w:r w:rsidRPr="00583680">
              <w:rPr>
                <w:rFonts w:ascii="Times New Roman" w:hAnsi="Times New Roman"/>
              </w:rPr>
              <w:softHyphen/>
              <w:t>ном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Праздник как яркое проявление на</w:t>
            </w:r>
            <w:r w:rsidRPr="00583680">
              <w:rPr>
                <w:rFonts w:ascii="Times New Roman" w:hAnsi="Times New Roman"/>
              </w:rPr>
              <w:softHyphen/>
              <w:t>родного духа, наци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нального характера. Праздник как образ счастья.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Праздники разных эпох. Праздник какигра, танцы, песни, неожиданные ситуации, карнавал, маскарад, т. е. пр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вращение обычного в необычное.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композиции в технике коллажа на 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му праздника (индивидуальная или коллективная ра</w:t>
            </w:r>
            <w:r w:rsidRPr="00583680">
              <w:rPr>
                <w:rFonts w:ascii="Times New Roman" w:hAnsi="Times New Roman"/>
              </w:rPr>
              <w:softHyphen/>
              <w:t>бота).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гуашь, кисти, бумага, вырезки из журналов, цветная бумага, ножницы, клей.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</w:rPr>
              <w:t>о про</w:t>
            </w:r>
            <w:r w:rsidRPr="00583680">
              <w:rPr>
                <w:rFonts w:ascii="Times New Roman" w:hAnsi="Times New Roman"/>
              </w:rPr>
              <w:softHyphen/>
              <w:t>изведениях изобразительн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искусства, изображающих праздник и карнавал.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понимать </w:t>
            </w:r>
            <w:r w:rsidRPr="00583680">
              <w:rPr>
                <w:rFonts w:ascii="Times New Roman" w:hAnsi="Times New Roman"/>
              </w:rPr>
              <w:t>значение празд</w:t>
            </w:r>
            <w:r w:rsidRPr="00583680">
              <w:rPr>
                <w:rFonts w:ascii="Times New Roman" w:hAnsi="Times New Roman"/>
              </w:rPr>
              <w:softHyphen/>
              <w:t>ника в культуре народа.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Развивать представления</w:t>
            </w:r>
            <w:r w:rsidRPr="00583680">
              <w:rPr>
                <w:rFonts w:ascii="Times New Roman" w:hAnsi="Times New Roman"/>
              </w:rPr>
              <w:t xml:space="preserve"> о средствах выразительности в изобразительном искусстве, 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лучать навыки работы с худож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ственными материалами, разв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вать вкус.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 xml:space="preserve">Развивать </w:t>
            </w:r>
            <w:r w:rsidRPr="00583680">
              <w:rPr>
                <w:rFonts w:ascii="Times New Roman" w:hAnsi="Times New Roman"/>
              </w:rPr>
              <w:t xml:space="preserve">воображение, </w:t>
            </w:r>
            <w:r w:rsidRPr="00583680">
              <w:rPr>
                <w:rFonts w:ascii="Times New Roman" w:hAnsi="Times New Roman"/>
                <w:b/>
              </w:rPr>
              <w:t>учиться</w:t>
            </w:r>
            <w:r w:rsidRPr="00583680">
              <w:rPr>
                <w:rFonts w:ascii="Times New Roman" w:hAnsi="Times New Roman"/>
              </w:rPr>
              <w:t xml:space="preserve"> фантазировать в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цессе игрового творчества, 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дания коллажной композиции на тему карнавала и праздника.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Развивать</w:t>
            </w:r>
            <w:r w:rsidRPr="00583680">
              <w:rPr>
                <w:rFonts w:ascii="Times New Roman" w:hAnsi="Times New Roman"/>
              </w:rPr>
              <w:t xml:space="preserve"> коммуникативные навыки в процессе коллекти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ной творческой работы.</w:t>
            </w:r>
          </w:p>
        </w:tc>
      </w:tr>
      <w:tr w:rsidR="00775FB7" w:rsidRPr="00583680" w:rsidTr="00583680">
        <w:tc>
          <w:tcPr>
            <w:tcW w:w="10829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Великие темы жизни (12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Историческая тема в искусстве как изображение наиболее значительных событий в жизни общества.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 xml:space="preserve"> Мифологические и библейские темы в искусстве и их особое значение в развитии самосознания общества.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Тематическая картина как обобщенный и целостный образ, как результат наблюдений и размышлений худо</w:t>
            </w:r>
            <w:r w:rsidRPr="00583680">
              <w:rPr>
                <w:rFonts w:ascii="Times New Roman" w:hAnsi="Times New Roman"/>
                <w:bCs/>
              </w:rPr>
              <w:t>ж</w:t>
            </w:r>
            <w:r w:rsidRPr="00583680">
              <w:rPr>
                <w:rFonts w:ascii="Times New Roman" w:hAnsi="Times New Roman"/>
                <w:bCs/>
              </w:rPr>
              <w:t>ника над жизнью.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Историческая картина в европейском и русском искусстве. Значение исторической картины в становлении н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ционального самосознания.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Монументальная скульптура и образ истории народа. Место и роль картины в искусстве XX века. Проблемы современного развития изобразительного искусства.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Исторические и мифо</w:t>
            </w:r>
            <w:r w:rsidRPr="00583680">
              <w:rPr>
                <w:rFonts w:ascii="Times New Roman" w:hAnsi="Times New Roman"/>
              </w:rPr>
              <w:softHyphen/>
              <w:t>логические темы в ис</w:t>
            </w:r>
            <w:r w:rsidRPr="00583680">
              <w:rPr>
                <w:rFonts w:ascii="Times New Roman" w:hAnsi="Times New Roman"/>
              </w:rPr>
              <w:softHyphen/>
              <w:t>кусстве разных эпох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356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Значительность исторического жан</w:t>
            </w:r>
            <w:r w:rsidRPr="00583680">
              <w:rPr>
                <w:rFonts w:ascii="Times New Roman" w:hAnsi="Times New Roman"/>
              </w:rPr>
              <w:softHyphen/>
              <w:t>ра в иерархии с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жетно-тематической картины как изображение общ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ственно значимого события. Жанровые разновидн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 истори</w:t>
            </w:r>
            <w:r w:rsidRPr="00583680">
              <w:rPr>
                <w:rFonts w:ascii="Times New Roman" w:hAnsi="Times New Roman"/>
              </w:rPr>
              <w:softHyphen/>
              <w:t>ческой картины в зависимости от сю</w:t>
            </w:r>
            <w:r w:rsidRPr="00583680">
              <w:rPr>
                <w:rFonts w:ascii="Times New Roman" w:hAnsi="Times New Roman"/>
              </w:rPr>
              <w:softHyphen/>
              <w:t>жета: мифологическая картина, карти</w:t>
            </w:r>
            <w:r w:rsidRPr="00583680">
              <w:rPr>
                <w:rFonts w:ascii="Times New Roman" w:hAnsi="Times New Roman"/>
              </w:rPr>
              <w:softHyphen/>
              <w:t>на набиблейские 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мы, батальная кар</w:t>
            </w:r>
            <w:r w:rsidRPr="00583680">
              <w:rPr>
                <w:rFonts w:ascii="Times New Roman" w:hAnsi="Times New Roman"/>
              </w:rPr>
              <w:softHyphen/>
              <w:t>тина и др. Живопись монументал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ная и стан</w:t>
            </w:r>
            <w:r w:rsidRPr="00583680">
              <w:rPr>
                <w:rFonts w:ascii="Times New Roman" w:hAnsi="Times New Roman"/>
              </w:rPr>
              <w:softHyphen/>
              <w:t>ковая. Мозаика. Темперная и масляная ж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вопись. Монументальные росписи — фрески. Фрески в эпоху Возрождения как изображение общественных идей (изображения торжественных событий совр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менной жизни, обращение к ан</w:t>
            </w:r>
            <w:r w:rsidRPr="00583680">
              <w:rPr>
                <w:rFonts w:ascii="Times New Roman" w:hAnsi="Times New Roman"/>
              </w:rPr>
              <w:softHyphen/>
              <w:t>тичному прошлому как героическому идеалу). Прославление человека как ге</w:t>
            </w:r>
            <w:r w:rsidRPr="00583680">
              <w:rPr>
                <w:rFonts w:ascii="Times New Roman" w:hAnsi="Times New Roman"/>
              </w:rPr>
              <w:softHyphen/>
              <w:t>роя истории в произведениях Леонардода Винчи, М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келанджело, Рафаэля, Тициана. Картина как выраж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 идейно</w:t>
            </w:r>
            <w:r w:rsidRPr="00583680">
              <w:rPr>
                <w:rFonts w:ascii="Times New Roman" w:hAnsi="Times New Roman"/>
              </w:rPr>
              <w:softHyphen/>
              <w:t>образной концепции автора, вопло</w:t>
            </w:r>
            <w:r w:rsidRPr="00583680">
              <w:rPr>
                <w:rFonts w:ascii="Times New Roman" w:hAnsi="Times New Roman"/>
              </w:rPr>
              <w:softHyphen/>
              <w:t>щение его взглядов и эстетических идеалов.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Исторический и мифологический жанры в искусстве XVII — начала XIX в. как «высокий» жанр на основе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религи</w:t>
            </w:r>
            <w:r w:rsidRPr="00583680">
              <w:rPr>
                <w:rFonts w:ascii="Times New Roman" w:hAnsi="Times New Roman"/>
              </w:rPr>
              <w:softHyphen/>
              <w:t>озных, мифологических и конкретно</w:t>
            </w:r>
            <w:r w:rsidRPr="00583680">
              <w:rPr>
                <w:rFonts w:ascii="Times New Roman" w:hAnsi="Times New Roman"/>
              </w:rPr>
              <w:softHyphen/>
              <w:t>исторических сюжетов. Торжественная по своему строю многофигурная карти</w:t>
            </w:r>
            <w:r w:rsidRPr="00583680">
              <w:rPr>
                <w:rFonts w:ascii="Times New Roman" w:hAnsi="Times New Roman"/>
              </w:rPr>
              <w:softHyphen/>
              <w:t>на. Благородный и вел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чественный па</w:t>
            </w:r>
            <w:r w:rsidRPr="00583680">
              <w:rPr>
                <w:rFonts w:ascii="Times New Roman" w:hAnsi="Times New Roman"/>
              </w:rPr>
              <w:softHyphen/>
              <w:t>фос,слияние исторической реальнос</w:t>
            </w:r>
            <w:r w:rsidRPr="00583680">
              <w:rPr>
                <w:rFonts w:ascii="Times New Roman" w:hAnsi="Times New Roman"/>
              </w:rPr>
              <w:softHyphen/>
              <w:t>ти с фантазией и аллегорией, трагизм противоборства и драматический дух протеста.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беседе, нацелен</w:t>
            </w:r>
            <w:r w:rsidRPr="00583680">
              <w:rPr>
                <w:rFonts w:ascii="Times New Roman" w:hAnsi="Times New Roman"/>
              </w:rPr>
              <w:softHyphen/>
              <w:t xml:space="preserve">ной на развитие навыков восприятия произведений изобразительного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</w:t>
            </w:r>
            <w:r w:rsidRPr="00583680">
              <w:rPr>
                <w:rFonts w:ascii="Times New Roman" w:hAnsi="Times New Roman"/>
              </w:rPr>
              <w:softHyphen/>
              <w:t>кусства.</w:t>
            </w:r>
          </w:p>
        </w:tc>
        <w:tc>
          <w:tcPr>
            <w:tcW w:w="3630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исторический жанр как идейное и образное выр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же</w:t>
            </w:r>
            <w:r w:rsidRPr="00583680">
              <w:rPr>
                <w:rFonts w:ascii="Times New Roman" w:hAnsi="Times New Roman"/>
                <w:bCs/>
              </w:rPr>
              <w:softHyphen/>
              <w:t>ние значительных событий в и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тории общества, как воплощение его миро</w:t>
            </w:r>
            <w:r w:rsidRPr="00583680">
              <w:rPr>
                <w:rFonts w:ascii="Times New Roman" w:hAnsi="Times New Roman"/>
                <w:bCs/>
              </w:rPr>
              <w:softHyphen/>
              <w:t>воззренческихпозиций и идеалов.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рассуждать </w:t>
            </w:r>
            <w:r w:rsidRPr="00583680">
              <w:rPr>
                <w:rFonts w:ascii="Times New Roman" w:hAnsi="Times New Roman"/>
                <w:bCs/>
              </w:rPr>
              <w:t>о месте и значении исторической картины в раз</w:t>
            </w:r>
            <w:r w:rsidRPr="00583680">
              <w:rPr>
                <w:rFonts w:ascii="Times New Roman" w:hAnsi="Times New Roman"/>
                <w:bCs/>
              </w:rPr>
              <w:softHyphen/>
              <w:t>витии культуры и общественн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го само</w:t>
            </w:r>
            <w:r w:rsidRPr="00583680">
              <w:rPr>
                <w:rFonts w:ascii="Times New Roman" w:hAnsi="Times New Roman"/>
                <w:bCs/>
              </w:rPr>
              <w:softHyphen/>
              <w:t>сознания.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понимать </w:t>
            </w:r>
            <w:r w:rsidRPr="00583680">
              <w:rPr>
                <w:rFonts w:ascii="Times New Roman" w:hAnsi="Times New Roman"/>
                <w:bCs/>
              </w:rPr>
              <w:t>взаимосвязь ис</w:t>
            </w:r>
            <w:r w:rsidRPr="00583680">
              <w:rPr>
                <w:rFonts w:ascii="Times New Roman" w:hAnsi="Times New Roman"/>
                <w:bCs/>
              </w:rPr>
              <w:softHyphen/>
              <w:t>торического и мифологического жан</w:t>
            </w:r>
            <w:r w:rsidRPr="00583680">
              <w:rPr>
                <w:rFonts w:ascii="Times New Roman" w:hAnsi="Times New Roman"/>
                <w:bCs/>
              </w:rPr>
              <w:softHyphen/>
              <w:t>ров в изобразительном искусс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учиться рассказывать </w:t>
            </w:r>
            <w:r w:rsidRPr="00583680">
              <w:rPr>
                <w:rFonts w:ascii="Times New Roman" w:hAnsi="Times New Roman"/>
                <w:bCs/>
              </w:rPr>
              <w:t>о развитии исторического жанра в европе</w:t>
            </w:r>
            <w:r w:rsidRPr="00583680">
              <w:rPr>
                <w:rFonts w:ascii="Times New Roman" w:hAnsi="Times New Roman"/>
                <w:bCs/>
              </w:rPr>
              <w:t>й</w:t>
            </w:r>
            <w:r w:rsidRPr="00583680">
              <w:rPr>
                <w:rFonts w:ascii="Times New Roman" w:hAnsi="Times New Roman"/>
                <w:bCs/>
              </w:rPr>
              <w:t>ском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понятия «мону</w:t>
            </w:r>
            <w:r w:rsidRPr="00583680">
              <w:rPr>
                <w:rFonts w:ascii="Times New Roman" w:hAnsi="Times New Roman"/>
                <w:bCs/>
              </w:rPr>
              <w:softHyphen/>
              <w:t>ментальная живопись», «фреска», «тем</w:t>
            </w:r>
            <w:r w:rsidRPr="00583680">
              <w:rPr>
                <w:rFonts w:ascii="Times New Roman" w:hAnsi="Times New Roman"/>
                <w:bCs/>
              </w:rPr>
              <w:softHyphen/>
              <w:t>перная и масляная живопись», «станко</w:t>
            </w:r>
            <w:r w:rsidRPr="00583680">
              <w:rPr>
                <w:rFonts w:ascii="Times New Roman" w:hAnsi="Times New Roman"/>
                <w:bCs/>
              </w:rPr>
              <w:softHyphen/>
              <w:t>вое искусство».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несколько классических произведений и уметь называть имена великих европейских маст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 xml:space="preserve">ров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исторической картины.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Тематическая картина в ру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ском искусстве XIX 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356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Появление исторической картины в русском искусс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 с появлением светс</w:t>
            </w:r>
            <w:r w:rsidRPr="00583680">
              <w:rPr>
                <w:rFonts w:ascii="Times New Roman" w:hAnsi="Times New Roman"/>
              </w:rPr>
              <w:softHyphen/>
              <w:t>кого искусства и исторической науки.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Развитие тематической картины в русском искусстве. Большая тематичес</w:t>
            </w:r>
            <w:r w:rsidRPr="00583680">
              <w:rPr>
                <w:rFonts w:ascii="Times New Roman" w:hAnsi="Times New Roman"/>
              </w:rPr>
              <w:softHyphen/>
              <w:t>кая картина и ее особая роль в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</w:t>
            </w:r>
            <w:r w:rsidRPr="00583680">
              <w:rPr>
                <w:rFonts w:ascii="Times New Roman" w:hAnsi="Times New Roman"/>
              </w:rPr>
              <w:softHyphen/>
              <w:t>стве России. Картина — философское размы</w:t>
            </w:r>
            <w:r w:rsidRPr="00583680">
              <w:rPr>
                <w:rFonts w:ascii="Times New Roman" w:hAnsi="Times New Roman"/>
              </w:rPr>
              <w:t>ш</w:t>
            </w:r>
            <w:r w:rsidRPr="00583680">
              <w:rPr>
                <w:rFonts w:ascii="Times New Roman" w:hAnsi="Times New Roman"/>
              </w:rPr>
              <w:t>ление. Понимание значения живописной картины как события общественной жизни. Отношение к прошл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му как понимание современ</w:t>
            </w:r>
            <w:r w:rsidRPr="00583680">
              <w:rPr>
                <w:rFonts w:ascii="Times New Roman" w:hAnsi="Times New Roman"/>
              </w:rPr>
              <w:softHyphen/>
              <w:t>ности. Широкий интерес к истории в творчестве русских художников второй 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ловины XIX в. Внимание к драмати</w:t>
            </w:r>
            <w:r w:rsidRPr="00583680">
              <w:rPr>
                <w:rFonts w:ascii="Times New Roman" w:hAnsi="Times New Roman"/>
              </w:rPr>
              <w:softHyphen/>
              <w:t>ческим против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речиям истории, досто</w:t>
            </w:r>
            <w:r w:rsidRPr="00583680">
              <w:rPr>
                <w:rFonts w:ascii="Times New Roman" w:hAnsi="Times New Roman"/>
              </w:rPr>
              <w:softHyphen/>
              <w:t>верность психологических и бытовых характеристик, обличительное, крити</w:t>
            </w:r>
            <w:r w:rsidRPr="00583680">
              <w:rPr>
                <w:rFonts w:ascii="Times New Roman" w:hAnsi="Times New Roman"/>
              </w:rPr>
              <w:softHyphen/>
              <w:t>ческоеотношение к несправедливости и угнетению, идеи демократизма. Со</w:t>
            </w:r>
            <w:r w:rsidRPr="00583680">
              <w:rPr>
                <w:rFonts w:ascii="Times New Roman" w:hAnsi="Times New Roman"/>
              </w:rPr>
              <w:softHyphen/>
              <w:t>циальный, этический пафос в изобра</w:t>
            </w:r>
            <w:r w:rsidRPr="00583680">
              <w:rPr>
                <w:rFonts w:ascii="Times New Roman" w:hAnsi="Times New Roman"/>
              </w:rPr>
              <w:softHyphen/>
              <w:t>жении народа.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Образ могучего вольнолюбивого народа, его судьба и национальный характер, драматический героизм, жизнелюбие и многоликие оттенки пе</w:t>
            </w:r>
            <w:r w:rsidRPr="00583680">
              <w:rPr>
                <w:rFonts w:ascii="Times New Roman" w:hAnsi="Times New Roman"/>
              </w:rPr>
              <w:softHyphen/>
              <w:t>реживаний л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дей в творчестве В. Су</w:t>
            </w:r>
            <w:r w:rsidRPr="00583680">
              <w:rPr>
                <w:rFonts w:ascii="Times New Roman" w:hAnsi="Times New Roman"/>
              </w:rPr>
              <w:softHyphen/>
              <w:t>рикова.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о великих русских жив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писцах XIX столетия (вы</w:t>
            </w:r>
            <w:r w:rsidRPr="00583680">
              <w:rPr>
                <w:rFonts w:ascii="Times New Roman" w:hAnsi="Times New Roman"/>
              </w:rPr>
              <w:softHyphen/>
              <w:t>бор произведений для более углублен</w:t>
            </w:r>
            <w:r w:rsidRPr="00583680">
              <w:rPr>
                <w:rFonts w:ascii="Times New Roman" w:hAnsi="Times New Roman"/>
              </w:rPr>
              <w:softHyphen/>
              <w:t>ного рассмотрения — за учителем).</w:t>
            </w:r>
          </w:p>
        </w:tc>
        <w:tc>
          <w:tcPr>
            <w:tcW w:w="3630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Учиться рассказывать</w:t>
            </w:r>
            <w:r w:rsidRPr="00583680">
              <w:rPr>
                <w:rFonts w:ascii="Times New Roman" w:hAnsi="Times New Roman"/>
                <w:bCs/>
              </w:rPr>
              <w:t xml:space="preserve"> об особе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ностях развития исторической ка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тины в русском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Характеризовать</w:t>
            </w:r>
            <w:r w:rsidRPr="00583680">
              <w:rPr>
                <w:rFonts w:ascii="Times New Roman" w:hAnsi="Times New Roman"/>
                <w:bCs/>
              </w:rPr>
              <w:t xml:space="preserve"> значение тем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тической картины XIX в. в разв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тии русской культуры.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Участвовать</w:t>
            </w:r>
            <w:r w:rsidRPr="00583680">
              <w:rPr>
                <w:rFonts w:ascii="Times New Roman" w:hAnsi="Times New Roman"/>
                <w:bCs/>
              </w:rPr>
              <w:t xml:space="preserve"> в обсуждении соде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жания и художественных средств произведений классического ру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ского искусства исторического жанра.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Рассуждать</w:t>
            </w:r>
            <w:r w:rsidRPr="00583680">
              <w:rPr>
                <w:rFonts w:ascii="Times New Roman" w:hAnsi="Times New Roman"/>
                <w:bCs/>
              </w:rPr>
              <w:t xml:space="preserve"> о значении творчества великих русских художников в со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 xml:space="preserve">дании образа народа, в становлении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национального сознания и образа национальной истории.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Учиться называть</w:t>
            </w:r>
            <w:r w:rsidRPr="00583680">
              <w:rPr>
                <w:rFonts w:ascii="Times New Roman" w:hAnsi="Times New Roman"/>
                <w:bCs/>
              </w:rPr>
              <w:t xml:space="preserve"> имена нескол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 xml:space="preserve">ких известных русских художников XIX в. и их наиболее известных произведения, </w:t>
            </w: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эти прои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ведения.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и </w:t>
            </w:r>
            <w:r w:rsidRPr="00583680">
              <w:rPr>
                <w:rFonts w:ascii="Times New Roman" w:hAnsi="Times New Roman"/>
                <w:b/>
                <w:bCs/>
              </w:rPr>
              <w:t>характеризовать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основные исторические картины В. Сурикова, И. Репина.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Процесс работы над тематич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ской картиной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356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Тематическая картина как выраже</w:t>
            </w:r>
            <w:r w:rsidRPr="00583680">
              <w:rPr>
                <w:rFonts w:ascii="Times New Roman" w:hAnsi="Times New Roman"/>
              </w:rPr>
              <w:softHyphen/>
              <w:t>ние идейных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ставлений художни</w:t>
            </w:r>
            <w:r w:rsidRPr="00583680">
              <w:rPr>
                <w:rFonts w:ascii="Times New Roman" w:hAnsi="Times New Roman"/>
              </w:rPr>
              <w:softHyphen/>
              <w:t>ка, как обобщенный образ его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блю</w:t>
            </w:r>
            <w:r w:rsidRPr="00583680">
              <w:rPr>
                <w:rFonts w:ascii="Times New Roman" w:hAnsi="Times New Roman"/>
              </w:rPr>
              <w:softHyphen/>
              <w:t>дений и размышлений о жизни.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подготовительной работы при создании карт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ны. Этапы создания картины. Замысел и еговыраж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 в эскизах — поисках композиционного решения картины. Этюды и зарисов</w:t>
            </w:r>
            <w:r w:rsidRPr="00583680">
              <w:rPr>
                <w:rFonts w:ascii="Times New Roman" w:hAnsi="Times New Roman"/>
              </w:rPr>
              <w:softHyphen/>
              <w:t>ки — сбор натурного мат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риала. Разви</w:t>
            </w:r>
            <w:r w:rsidRPr="00583680">
              <w:rPr>
                <w:rFonts w:ascii="Times New Roman" w:hAnsi="Times New Roman"/>
              </w:rPr>
              <w:softHyphen/>
              <w:t>тие композиции и продолжение работы над эскизами. Подготовительный рису</w:t>
            </w:r>
            <w:r w:rsidRPr="00583680">
              <w:rPr>
                <w:rFonts w:ascii="Times New Roman" w:hAnsi="Times New Roman"/>
              </w:rPr>
              <w:softHyphen/>
              <w:t>нок и процесс творческого живописно</w:t>
            </w:r>
            <w:r w:rsidRPr="00583680">
              <w:rPr>
                <w:rFonts w:ascii="Times New Roman" w:hAnsi="Times New Roman"/>
              </w:rPr>
              <w:softHyphen/>
              <w:t>го исполнения произведения.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Понятие изобразительной метафо</w:t>
            </w:r>
            <w:r w:rsidRPr="00583680">
              <w:rPr>
                <w:rFonts w:ascii="Times New Roman" w:hAnsi="Times New Roman"/>
              </w:rPr>
              <w:softHyphen/>
              <w:t>ры. Реальность жи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ни и художествен</w:t>
            </w:r>
            <w:r w:rsidRPr="00583680">
              <w:rPr>
                <w:rFonts w:ascii="Times New Roman" w:hAnsi="Times New Roman"/>
              </w:rPr>
              <w:softHyphen/>
              <w:t>ный образ. Обобщение и детализ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ция.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наблюдательности и воображе</w:t>
            </w:r>
            <w:r w:rsidRPr="00583680">
              <w:rPr>
                <w:rFonts w:ascii="Times New Roman" w:hAnsi="Times New Roman"/>
              </w:rPr>
              <w:softHyphen/>
              <w:t>ния в творчестве художника. Проблема правдоподобия и ус</w:t>
            </w:r>
            <w:r w:rsidRPr="00583680">
              <w:rPr>
                <w:rFonts w:ascii="Times New Roman" w:hAnsi="Times New Roman"/>
              </w:rPr>
              <w:softHyphen/>
              <w:t>ловности в изобразительном искус</w:t>
            </w:r>
            <w:r w:rsidRPr="00583680">
              <w:rPr>
                <w:rFonts w:ascii="Times New Roman" w:hAnsi="Times New Roman"/>
              </w:rPr>
              <w:softHyphen/>
              <w:t>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</w:t>
            </w:r>
            <w:r w:rsidRPr="00583680">
              <w:rPr>
                <w:rFonts w:ascii="Times New Roman" w:hAnsi="Times New Roman"/>
              </w:rPr>
              <w:t>: выполнение творческого художественного проекта по созданию композиции на тему из истории нашей Родины.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(Этапы работы: замысел и его зарисовка-эскиз; сбор зрительного материа</w:t>
            </w:r>
            <w:r w:rsidRPr="00583680">
              <w:rPr>
                <w:rFonts w:ascii="Times New Roman" w:hAnsi="Times New Roman"/>
              </w:rPr>
              <w:softHyphen/>
              <w:t>ла и зарисовки необходимых 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талей (из книг и альбомов): костюмов, пред</w:t>
            </w:r>
            <w:r w:rsidRPr="00583680">
              <w:rPr>
                <w:rFonts w:ascii="Times New Roman" w:hAnsi="Times New Roman"/>
              </w:rPr>
              <w:softHyphen/>
              <w:t>метной и архитектурной среды, соот</w:t>
            </w:r>
            <w:r w:rsidRPr="00583680">
              <w:rPr>
                <w:rFonts w:ascii="Times New Roman" w:hAnsi="Times New Roman"/>
              </w:rPr>
              <w:softHyphen/>
              <w:t>ветствующих теме;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зиционные поисковые эскизы; исполнение компо</w:t>
            </w:r>
            <w:r w:rsidRPr="00583680">
              <w:rPr>
                <w:rFonts w:ascii="Times New Roman" w:hAnsi="Times New Roman"/>
              </w:rPr>
              <w:softHyphen/>
              <w:t>зиции.Темы могут быть найдены учениками, но м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жет быть общая для всего класса тема, предложенная учите</w:t>
            </w:r>
            <w:r w:rsidRPr="00583680">
              <w:rPr>
                <w:rFonts w:ascii="Times New Roman" w:hAnsi="Times New Roman"/>
              </w:rPr>
              <w:softHyphen/>
              <w:t>лем, подготовленная под его руковод</w:t>
            </w:r>
            <w:r w:rsidRPr="00583680">
              <w:rPr>
                <w:rFonts w:ascii="Times New Roman" w:hAnsi="Times New Roman"/>
              </w:rPr>
              <w:softHyphen/>
              <w:t>ством и получившая разное решение в работах учеников.)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Материалы,</w:t>
            </w:r>
            <w:r w:rsidRPr="00583680">
              <w:rPr>
                <w:rFonts w:ascii="Times New Roman" w:hAnsi="Times New Roman"/>
              </w:rPr>
              <w:t xml:space="preserve"> карандаши, альбомные листы для подг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товительной работы, гуашь или акварель, более кру</w:t>
            </w:r>
            <w:r w:rsidRPr="00583680">
              <w:rPr>
                <w:rFonts w:ascii="Times New Roman" w:hAnsi="Times New Roman"/>
              </w:rPr>
              <w:t>п</w:t>
            </w:r>
            <w:r w:rsidRPr="00583680">
              <w:rPr>
                <w:rFonts w:ascii="Times New Roman" w:hAnsi="Times New Roman"/>
              </w:rPr>
              <w:t>ный формат бумаги для исполнения компо</w:t>
            </w:r>
            <w:r w:rsidRPr="00583680">
              <w:rPr>
                <w:rFonts w:ascii="Times New Roman" w:hAnsi="Times New Roman"/>
              </w:rPr>
              <w:softHyphen/>
              <w:t>зиции.</w:t>
            </w:r>
          </w:p>
        </w:tc>
        <w:tc>
          <w:tcPr>
            <w:tcW w:w="3630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 </w:t>
            </w:r>
            <w:r w:rsidRPr="00583680">
              <w:rPr>
                <w:rFonts w:ascii="Times New Roman" w:hAnsi="Times New Roman"/>
                <w:bCs/>
              </w:rPr>
              <w:t>раз</w:t>
            </w:r>
            <w:r w:rsidRPr="00583680">
              <w:rPr>
                <w:rFonts w:ascii="Times New Roman" w:hAnsi="Times New Roman"/>
                <w:bCs/>
              </w:rPr>
              <w:softHyphen/>
              <w:t>работки художественного пр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екта — создания композиции на историческую тему.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 представления</w:t>
            </w:r>
            <w:r w:rsidRPr="00583680">
              <w:rPr>
                <w:rFonts w:ascii="Times New Roman" w:hAnsi="Times New Roman"/>
                <w:bCs/>
              </w:rPr>
              <w:t xml:space="preserve"> об эт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пах работы над картиной и пре</w:t>
            </w:r>
            <w:r w:rsidRPr="00583680">
              <w:rPr>
                <w:rFonts w:ascii="Times New Roman" w:hAnsi="Times New Roman"/>
                <w:bCs/>
              </w:rPr>
              <w:t>д</w:t>
            </w:r>
            <w:r w:rsidRPr="00583680">
              <w:rPr>
                <w:rFonts w:ascii="Times New Roman" w:hAnsi="Times New Roman"/>
                <w:bCs/>
              </w:rPr>
              <w:t>ставления об обобщенном образе картины, смысловой и пластич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ской взаимосвязи всех ее частей и деталей.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 навыки</w:t>
            </w:r>
            <w:r w:rsidRPr="00583680">
              <w:rPr>
                <w:rFonts w:ascii="Times New Roman" w:hAnsi="Times New Roman"/>
                <w:bCs/>
              </w:rPr>
              <w:t xml:space="preserve"> самосто</w:t>
            </w:r>
            <w:r w:rsidRPr="00583680">
              <w:rPr>
                <w:rFonts w:ascii="Times New Roman" w:hAnsi="Times New Roman"/>
                <w:bCs/>
              </w:rPr>
              <w:t>я</w:t>
            </w:r>
            <w:r w:rsidRPr="00583680">
              <w:rPr>
                <w:rFonts w:ascii="Times New Roman" w:hAnsi="Times New Roman"/>
                <w:bCs/>
              </w:rPr>
              <w:t>тельного сбора материала и его о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воения для воплощения своего пр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екта.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 навыки</w:t>
            </w:r>
            <w:r w:rsidRPr="00583680">
              <w:rPr>
                <w:rFonts w:ascii="Times New Roman" w:hAnsi="Times New Roman"/>
                <w:bCs/>
              </w:rPr>
              <w:t xml:space="preserve"> восприятия и объяснения изобразительной м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тафоры в художественной картине.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 творческий опыт</w:t>
            </w:r>
            <w:r w:rsidRPr="00583680">
              <w:rPr>
                <w:rFonts w:ascii="Times New Roman" w:hAnsi="Times New Roman"/>
                <w:bCs/>
              </w:rPr>
              <w:t xml:space="preserve"> ра</w:t>
            </w:r>
            <w:r w:rsidRPr="00583680">
              <w:rPr>
                <w:rFonts w:ascii="Times New Roman" w:hAnsi="Times New Roman"/>
                <w:bCs/>
              </w:rPr>
              <w:t>з</w:t>
            </w:r>
            <w:r w:rsidRPr="00583680">
              <w:rPr>
                <w:rFonts w:ascii="Times New Roman" w:hAnsi="Times New Roman"/>
                <w:bCs/>
              </w:rPr>
              <w:t>работки и создания изобразител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ного образа на выбранный истор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ческий сюжет.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Приобретать опыт</w:t>
            </w:r>
            <w:r w:rsidRPr="00583680">
              <w:rPr>
                <w:rFonts w:ascii="Times New Roman" w:hAnsi="Times New Roman"/>
                <w:bCs/>
              </w:rPr>
              <w:t xml:space="preserve"> и </w:t>
            </w:r>
            <w:r w:rsidRPr="00583680">
              <w:rPr>
                <w:rFonts w:ascii="Times New Roman" w:hAnsi="Times New Roman"/>
                <w:b/>
                <w:bCs/>
              </w:rPr>
              <w:t>навыки</w:t>
            </w:r>
            <w:r w:rsidRPr="00583680">
              <w:rPr>
                <w:rFonts w:ascii="Times New Roman" w:hAnsi="Times New Roman"/>
                <w:bCs/>
              </w:rPr>
              <w:t xml:space="preserve"> из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бражения в процессе разработки исторической темы.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</w:t>
            </w:r>
            <w:r w:rsidRPr="00583680">
              <w:rPr>
                <w:rFonts w:ascii="Times New Roman" w:hAnsi="Times New Roman"/>
                <w:bCs/>
              </w:rPr>
              <w:t xml:space="preserve"> в процессе работы над композицией новые </w:t>
            </w:r>
            <w:r w:rsidRPr="00583680">
              <w:rPr>
                <w:rFonts w:ascii="Times New Roman" w:hAnsi="Times New Roman"/>
                <w:b/>
                <w:bCs/>
              </w:rPr>
              <w:t>представления и знания</w:t>
            </w:r>
            <w:r w:rsidRPr="00583680">
              <w:rPr>
                <w:rFonts w:ascii="Times New Roman" w:hAnsi="Times New Roman"/>
                <w:bCs/>
              </w:rPr>
              <w:t xml:space="preserve"> об истории нашей кул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 xml:space="preserve">туры, </w:t>
            </w:r>
            <w:r w:rsidRPr="00583680">
              <w:rPr>
                <w:rFonts w:ascii="Times New Roman" w:hAnsi="Times New Roman"/>
                <w:b/>
                <w:bCs/>
              </w:rPr>
              <w:t>обнаруживать</w:t>
            </w:r>
            <w:r w:rsidRPr="00583680">
              <w:rPr>
                <w:rFonts w:ascii="Times New Roman" w:hAnsi="Times New Roman"/>
                <w:bCs/>
              </w:rPr>
              <w:t xml:space="preserve"> в процессе творческой работы </w:t>
            </w:r>
            <w:r w:rsidRPr="00583680">
              <w:rPr>
                <w:rFonts w:ascii="Times New Roman" w:hAnsi="Times New Roman"/>
                <w:b/>
                <w:bCs/>
              </w:rPr>
              <w:t>смысл</w:t>
            </w:r>
            <w:r w:rsidRPr="00583680">
              <w:rPr>
                <w:rFonts w:ascii="Times New Roman" w:hAnsi="Times New Roman"/>
                <w:bCs/>
              </w:rPr>
              <w:t xml:space="preserve"> событий.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Библейские 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мы в 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тельном искус</w:t>
            </w:r>
            <w:r w:rsidRPr="00583680">
              <w:rPr>
                <w:rFonts w:ascii="Times New Roman" w:hAnsi="Times New Roman"/>
              </w:rPr>
              <w:softHyphen/>
              <w:t>стве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356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Значение и место библейских и еван</w:t>
            </w:r>
            <w:r w:rsidRPr="00583680">
              <w:rPr>
                <w:rFonts w:ascii="Times New Roman" w:hAnsi="Times New Roman"/>
              </w:rPr>
              <w:softHyphen/>
              <w:t>гельских сюж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тов в развитии западно</w:t>
            </w:r>
            <w:r w:rsidRPr="00583680">
              <w:rPr>
                <w:rFonts w:ascii="Times New Roman" w:hAnsi="Times New Roman"/>
              </w:rPr>
              <w:softHyphen/>
              <w:t>европейского и русского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Язык изображения в христианском искусстве Сре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них веков, его религиоз</w:t>
            </w:r>
            <w:r w:rsidRPr="00583680">
              <w:rPr>
                <w:rFonts w:ascii="Times New Roman" w:hAnsi="Times New Roman"/>
              </w:rPr>
              <w:softHyphen/>
              <w:t>ный и символический смысл.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Занятие 1.</w:t>
            </w:r>
            <w:r w:rsidRPr="00583680">
              <w:rPr>
                <w:rFonts w:ascii="Times New Roman" w:hAnsi="Times New Roman"/>
              </w:rPr>
              <w:t xml:space="preserve"> Древнерусская иконо</w:t>
            </w:r>
            <w:r w:rsidRPr="00583680">
              <w:rPr>
                <w:rFonts w:ascii="Times New Roman" w:hAnsi="Times New Roman"/>
              </w:rPr>
              <w:softHyphen/>
              <w:t>пись. Образ в иконе. Иконописный ка</w:t>
            </w:r>
            <w:r w:rsidRPr="00583680">
              <w:rPr>
                <w:rFonts w:ascii="Times New Roman" w:hAnsi="Times New Roman"/>
              </w:rPr>
              <w:softHyphen/>
              <w:t>нон. Роль иконы в средневековой Руси.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Великие русские иконописцы: ду</w:t>
            </w:r>
            <w:r w:rsidRPr="00583680">
              <w:rPr>
                <w:rFonts w:ascii="Times New Roman" w:hAnsi="Times New Roman"/>
              </w:rPr>
              <w:softHyphen/>
              <w:t>ховный свет Андрея Рублева, Феофана Грека, Дионисия.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Занятие 2.</w:t>
            </w:r>
            <w:r w:rsidRPr="00583680">
              <w:rPr>
                <w:rFonts w:ascii="Times New Roman" w:hAnsi="Times New Roman"/>
              </w:rPr>
              <w:t xml:space="preserve"> Библейские темы в жи</w:t>
            </w:r>
            <w:r w:rsidRPr="00583680">
              <w:rPr>
                <w:rFonts w:ascii="Times New Roman" w:hAnsi="Times New Roman"/>
              </w:rPr>
              <w:softHyphen/>
              <w:t>вописи Западной Европы и в русском искусстве Нового времени.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Вечные темы в искусстве и их цен</w:t>
            </w:r>
            <w:r w:rsidRPr="00583680">
              <w:rPr>
                <w:rFonts w:ascii="Times New Roman" w:hAnsi="Times New Roman"/>
              </w:rPr>
              <w:softHyphen/>
              <w:t>ностное и нравс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венное выражение в произведениях искусства разных времен.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композиции на библейские темы (Святое семейство, Поклонение волхвов, Рождество,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Воз</w:t>
            </w:r>
            <w:r w:rsidRPr="00583680">
              <w:rPr>
                <w:rFonts w:ascii="Times New Roman" w:hAnsi="Times New Roman"/>
              </w:rPr>
              <w:softHyphen/>
              <w:t>вращение блудного сына и другие по выбору уч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теля) (тема должна соответствовать возрасту и пра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тическим воз</w:t>
            </w:r>
            <w:r w:rsidRPr="00583680">
              <w:rPr>
                <w:rFonts w:ascii="Times New Roman" w:hAnsi="Times New Roman"/>
              </w:rPr>
              <w:softHyphen/>
              <w:t>можностям детей).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гуашь или графиче</w:t>
            </w:r>
            <w:r w:rsidRPr="00583680">
              <w:rPr>
                <w:rFonts w:ascii="Times New Roman" w:hAnsi="Times New Roman"/>
              </w:rPr>
              <w:softHyphen/>
              <w:t>ские материалы (по выбору), бумага.</w:t>
            </w:r>
          </w:p>
        </w:tc>
        <w:tc>
          <w:tcPr>
            <w:tcW w:w="3630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  <w:bCs/>
              </w:rPr>
              <w:t>о ве</w:t>
            </w:r>
            <w:r w:rsidRPr="00583680">
              <w:rPr>
                <w:rFonts w:ascii="Times New Roman" w:hAnsi="Times New Roman"/>
                <w:bCs/>
              </w:rPr>
              <w:softHyphen/>
              <w:t>ликих, вечных темах в искусстве на основе сюжетов из Библии, об их ми</w:t>
            </w:r>
            <w:r w:rsidRPr="00583680">
              <w:rPr>
                <w:rFonts w:ascii="Times New Roman" w:hAnsi="Times New Roman"/>
                <w:bCs/>
              </w:rPr>
              <w:softHyphen/>
              <w:t>ровоззренческом и нравственном зна</w:t>
            </w:r>
            <w:r w:rsidRPr="00583680">
              <w:rPr>
                <w:rFonts w:ascii="Times New Roman" w:hAnsi="Times New Roman"/>
                <w:bCs/>
              </w:rPr>
              <w:softHyphen/>
              <w:t>чении в культуре.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  <w:bCs/>
              </w:rPr>
              <w:t xml:space="preserve">о значении библейских сюжетов в истории культуры, </w:t>
            </w:r>
            <w:r w:rsidRPr="00583680">
              <w:rPr>
                <w:rFonts w:ascii="Times New Roman" w:hAnsi="Times New Roman"/>
                <w:b/>
                <w:bCs/>
              </w:rPr>
              <w:t>о</w:t>
            </w:r>
            <w:r w:rsidRPr="00583680">
              <w:rPr>
                <w:rFonts w:ascii="Times New Roman" w:hAnsi="Times New Roman"/>
                <w:b/>
                <w:bCs/>
              </w:rPr>
              <w:t>п</w:t>
            </w:r>
            <w:r w:rsidRPr="00583680">
              <w:rPr>
                <w:rFonts w:ascii="Times New Roman" w:hAnsi="Times New Roman"/>
                <w:b/>
                <w:bCs/>
              </w:rPr>
              <w:t>реде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лять </w:t>
            </w:r>
            <w:r w:rsidRPr="00583680">
              <w:rPr>
                <w:rFonts w:ascii="Times New Roman" w:hAnsi="Times New Roman"/>
                <w:bCs/>
              </w:rPr>
              <w:t>сюжеты Священной и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тории в произведениях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опыт восприятия </w:t>
            </w:r>
            <w:r w:rsidRPr="00583680">
              <w:rPr>
                <w:rFonts w:ascii="Times New Roman" w:hAnsi="Times New Roman"/>
                <w:bCs/>
              </w:rPr>
              <w:t>про</w:t>
            </w:r>
            <w:r w:rsidRPr="00583680">
              <w:rPr>
                <w:rFonts w:ascii="Times New Roman" w:hAnsi="Times New Roman"/>
                <w:bCs/>
              </w:rPr>
              <w:softHyphen/>
              <w:t>изведений крупнейших евр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пейских ху</w:t>
            </w:r>
            <w:r w:rsidRPr="00583680">
              <w:rPr>
                <w:rFonts w:ascii="Times New Roman" w:hAnsi="Times New Roman"/>
                <w:bCs/>
              </w:rPr>
              <w:softHyphen/>
              <w:t>дожников на темы Св</w:t>
            </w:r>
            <w:r w:rsidRPr="00583680">
              <w:rPr>
                <w:rFonts w:ascii="Times New Roman" w:hAnsi="Times New Roman"/>
                <w:bCs/>
              </w:rPr>
              <w:t>я</w:t>
            </w:r>
            <w:r w:rsidRPr="00583680">
              <w:rPr>
                <w:rFonts w:ascii="Times New Roman" w:hAnsi="Times New Roman"/>
                <w:bCs/>
              </w:rPr>
              <w:t>щенной истории.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 </w:t>
            </w:r>
            <w:r w:rsidRPr="00583680">
              <w:rPr>
                <w:rFonts w:ascii="Times New Roman" w:hAnsi="Times New Roman"/>
                <w:bCs/>
              </w:rPr>
              <w:t>создания композиции на основе биб</w:t>
            </w:r>
            <w:r w:rsidRPr="00583680">
              <w:rPr>
                <w:rFonts w:ascii="Times New Roman" w:hAnsi="Times New Roman"/>
                <w:bCs/>
              </w:rPr>
              <w:softHyphen/>
              <w:t>лейского сюжета.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  <w:bCs/>
              </w:rPr>
              <w:t>о смыс</w:t>
            </w:r>
            <w:r w:rsidRPr="00583680">
              <w:rPr>
                <w:rFonts w:ascii="Times New Roman" w:hAnsi="Times New Roman"/>
                <w:bCs/>
              </w:rPr>
              <w:softHyphen/>
              <w:t>ловом различии между иконой и кар</w:t>
            </w:r>
            <w:r w:rsidRPr="00583680">
              <w:rPr>
                <w:rFonts w:ascii="Times New Roman" w:hAnsi="Times New Roman"/>
                <w:bCs/>
              </w:rPr>
              <w:softHyphen/>
              <w:t>тиной.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  <w:bCs/>
              </w:rPr>
              <w:t>о высоком значении древ</w:t>
            </w:r>
            <w:r w:rsidRPr="00583680">
              <w:rPr>
                <w:rFonts w:ascii="Times New Roman" w:hAnsi="Times New Roman"/>
                <w:bCs/>
              </w:rPr>
              <w:softHyphen/>
              <w:t>нерусской иконописи.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Называть </w:t>
            </w:r>
            <w:r w:rsidRPr="00583680">
              <w:rPr>
                <w:rFonts w:ascii="Times New Roman" w:hAnsi="Times New Roman"/>
                <w:bCs/>
              </w:rPr>
              <w:t>имена великих русских иконописцев А. Рублева, Ф. Грека и Дионисия.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Монументальная скульптура и образ истории народа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356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монументальных памятников в формировании исторической памяти народа и в народном самосо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нании.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Героические образы в скульптуре. Памятники вел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ким деятелям культу</w:t>
            </w:r>
            <w:r w:rsidRPr="00583680">
              <w:rPr>
                <w:rFonts w:ascii="Times New Roman" w:hAnsi="Times New Roman"/>
              </w:rPr>
              <w:softHyphen/>
              <w:t>ры. Мемориалы.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</w:t>
            </w:r>
            <w:r w:rsidRPr="00583680">
              <w:rPr>
                <w:rFonts w:ascii="Times New Roman" w:hAnsi="Times New Roman"/>
              </w:rPr>
              <w:t>: создание проекта памят</w:t>
            </w:r>
            <w:r w:rsidRPr="00583680">
              <w:rPr>
                <w:rFonts w:ascii="Times New Roman" w:hAnsi="Times New Roman"/>
              </w:rPr>
              <w:softHyphen/>
              <w:t>ника, посвященного выбранному ис</w:t>
            </w:r>
            <w:r w:rsidRPr="00583680">
              <w:rPr>
                <w:rFonts w:ascii="Times New Roman" w:hAnsi="Times New Roman"/>
              </w:rPr>
              <w:softHyphen/>
              <w:t>торическому событию или историчес</w:t>
            </w:r>
            <w:r w:rsidRPr="00583680">
              <w:rPr>
                <w:rFonts w:ascii="Times New Roman" w:hAnsi="Times New Roman"/>
              </w:rPr>
              <w:softHyphen/>
              <w:t>кому герою.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</w:t>
            </w:r>
            <w:r w:rsidRPr="00583680">
              <w:rPr>
                <w:rFonts w:ascii="Times New Roman" w:hAnsi="Times New Roman"/>
              </w:rPr>
              <w:t>: пластилин (глина), стеки, дощечка.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3630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роль монумен</w:t>
            </w:r>
            <w:r w:rsidRPr="00583680">
              <w:rPr>
                <w:rFonts w:ascii="Times New Roman" w:hAnsi="Times New Roman"/>
                <w:bCs/>
              </w:rPr>
              <w:softHyphen/>
              <w:t>тальных памятников в жизни общ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называть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  <w:bCs/>
              </w:rPr>
              <w:t>на</w:t>
            </w:r>
            <w:r w:rsidRPr="00583680">
              <w:rPr>
                <w:rFonts w:ascii="Times New Roman" w:hAnsi="Times New Roman"/>
                <w:bCs/>
              </w:rPr>
              <w:t>и</w:t>
            </w:r>
            <w:r w:rsidRPr="00583680">
              <w:rPr>
                <w:rFonts w:ascii="Times New Roman" w:hAnsi="Times New Roman"/>
                <w:bCs/>
              </w:rPr>
              <w:t>бо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лее значимые памятники,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знать </w:t>
            </w:r>
            <w:r w:rsidRPr="00583680">
              <w:rPr>
                <w:rFonts w:ascii="Times New Roman" w:hAnsi="Times New Roman"/>
                <w:bCs/>
              </w:rPr>
              <w:t>их ав</w:t>
            </w:r>
            <w:r w:rsidRPr="00583680">
              <w:rPr>
                <w:rFonts w:ascii="Times New Roman" w:hAnsi="Times New Roman"/>
                <w:bCs/>
              </w:rPr>
              <w:softHyphen/>
              <w:t>торов и объяснять назначение этих мо</w:t>
            </w:r>
            <w:r w:rsidRPr="00583680">
              <w:rPr>
                <w:rFonts w:ascii="Times New Roman" w:hAnsi="Times New Roman"/>
                <w:bCs/>
              </w:rPr>
              <w:softHyphen/>
              <w:t>нументов.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Рассуждать </w:t>
            </w:r>
            <w:r w:rsidRPr="00583680">
              <w:rPr>
                <w:rFonts w:ascii="Times New Roman" w:hAnsi="Times New Roman"/>
                <w:bCs/>
              </w:rPr>
              <w:t>об особенностях худо</w:t>
            </w:r>
            <w:r w:rsidRPr="00583680">
              <w:rPr>
                <w:rFonts w:ascii="Times New Roman" w:hAnsi="Times New Roman"/>
                <w:bCs/>
              </w:rPr>
              <w:softHyphen/>
              <w:t>жественного образа, о средствах вы</w:t>
            </w:r>
            <w:r w:rsidRPr="00583680">
              <w:rPr>
                <w:rFonts w:ascii="Times New Roman" w:hAnsi="Times New Roman"/>
                <w:bCs/>
              </w:rPr>
              <w:softHyphen/>
              <w:t>разительности известных памя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ников.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творческий опыт </w:t>
            </w:r>
            <w:r w:rsidRPr="00583680">
              <w:rPr>
                <w:rFonts w:ascii="Times New Roman" w:hAnsi="Times New Roman"/>
                <w:bCs/>
              </w:rPr>
              <w:t>лепки памятника, посвященного зна</w:t>
            </w:r>
            <w:r w:rsidRPr="00583680">
              <w:rPr>
                <w:rFonts w:ascii="Times New Roman" w:hAnsi="Times New Roman"/>
                <w:bCs/>
              </w:rPr>
              <w:softHyphen/>
              <w:t>чимому историческому событию или историческому герою.</w:t>
            </w:r>
          </w:p>
        </w:tc>
      </w:tr>
      <w:tr w:rsidR="00775FB7" w:rsidRPr="00583680" w:rsidTr="00803ED5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Место и роль картины в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кусстве XX 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356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Множественность направлений и образных языков изображения в искусстве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Искусство мечты и печали (М. Ша</w:t>
            </w:r>
            <w:r w:rsidRPr="00583680">
              <w:rPr>
                <w:rFonts w:ascii="Times New Roman" w:hAnsi="Times New Roman"/>
              </w:rPr>
              <w:softHyphen/>
              <w:t>гал, П. Пикассо). Активность личност</w:t>
            </w:r>
            <w:r w:rsidRPr="00583680">
              <w:rPr>
                <w:rFonts w:ascii="Times New Roman" w:hAnsi="Times New Roman"/>
              </w:rPr>
              <w:softHyphen/>
              <w:t>ного видения. Искусство протеста и борьбы. Драматизм изобразительного искусства. Активность воздействия на зрителя, несозерцател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ность, метафоризм. Монументальная живопись Мек</w:t>
            </w:r>
            <w:r w:rsidRPr="00583680">
              <w:rPr>
                <w:rFonts w:ascii="Times New Roman" w:hAnsi="Times New Roman"/>
              </w:rPr>
              <w:softHyphen/>
              <w:t>сики. Сюрреализм С. Дали. Искусство плаката и пл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катность в изобразитель</w:t>
            </w:r>
            <w:r w:rsidRPr="00583680">
              <w:rPr>
                <w:rFonts w:ascii="Times New Roman" w:hAnsi="Times New Roman"/>
              </w:rPr>
              <w:softHyphen/>
              <w:t>ном искусстве. Трагические темы в искусстве сере</w:t>
            </w:r>
            <w:r w:rsidRPr="00583680">
              <w:rPr>
                <w:rFonts w:ascii="Times New Roman" w:hAnsi="Times New Roman"/>
              </w:rPr>
              <w:softHyphen/>
              <w:t xml:space="preserve">дины века. Драматизм истории и личностные переживания человека в искусстве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рос</w:t>
            </w:r>
            <w:r w:rsidRPr="00583680">
              <w:rPr>
                <w:rFonts w:ascii="Times New Roman" w:hAnsi="Times New Roman"/>
              </w:rPr>
              <w:softHyphen/>
              <w:t>сийских художников. Драматический лиризм. Проблема взаимоотношений между поколениями, личностью и об</w:t>
            </w:r>
            <w:r w:rsidRPr="00583680">
              <w:rPr>
                <w:rFonts w:ascii="Times New Roman" w:hAnsi="Times New Roman"/>
              </w:rPr>
              <w:softHyphen/>
              <w:t>ществом, природой и человеком.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Беспредметное, абстрактное искус</w:t>
            </w:r>
            <w:r w:rsidRPr="00583680">
              <w:rPr>
                <w:rFonts w:ascii="Times New Roman" w:hAnsi="Times New Roman"/>
              </w:rPr>
              <w:softHyphen/>
              <w:t>ство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и дискус</w:t>
            </w:r>
            <w:r w:rsidRPr="00583680">
              <w:rPr>
                <w:rFonts w:ascii="Times New Roman" w:hAnsi="Times New Roman"/>
              </w:rPr>
              <w:softHyphen/>
              <w:t>сии о современном искусстве.</w:t>
            </w:r>
          </w:p>
        </w:tc>
        <w:tc>
          <w:tcPr>
            <w:tcW w:w="3630" w:type="dxa"/>
            <w:gridSpan w:val="2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представление </w:t>
            </w:r>
            <w:r w:rsidRPr="00583680">
              <w:rPr>
                <w:rFonts w:ascii="Times New Roman" w:hAnsi="Times New Roman"/>
                <w:bCs/>
              </w:rPr>
              <w:t>о ме</w:t>
            </w:r>
            <w:r w:rsidRPr="00583680">
              <w:rPr>
                <w:rFonts w:ascii="Times New Roman" w:hAnsi="Times New Roman"/>
                <w:bCs/>
              </w:rPr>
              <w:softHyphen/>
              <w:t>тафорическом претворении реал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ности в изобразительном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понимать </w:t>
            </w:r>
            <w:r w:rsidRPr="00583680">
              <w:rPr>
                <w:rFonts w:ascii="Times New Roman" w:hAnsi="Times New Roman"/>
                <w:bCs/>
              </w:rPr>
              <w:t>множествен</w:t>
            </w:r>
            <w:r w:rsidRPr="00583680">
              <w:rPr>
                <w:rFonts w:ascii="Times New Roman" w:hAnsi="Times New Roman"/>
                <w:bCs/>
              </w:rPr>
              <w:softHyphen/>
              <w:t>ность направлений и языков из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браже</w:t>
            </w:r>
            <w:r w:rsidRPr="00583680">
              <w:rPr>
                <w:rFonts w:ascii="Times New Roman" w:hAnsi="Times New Roman"/>
                <w:bCs/>
              </w:rPr>
              <w:softHyphen/>
              <w:t>ния в искусстве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связь изобразительно - выразительных средств изобразительного искусс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ва с содержа</w:t>
            </w:r>
            <w:r w:rsidRPr="00583680">
              <w:rPr>
                <w:rFonts w:ascii="Times New Roman" w:hAnsi="Times New Roman"/>
                <w:bCs/>
              </w:rPr>
              <w:softHyphen/>
              <w:t>нием произведения, с выражением иде</w:t>
            </w:r>
            <w:r w:rsidRPr="00583680">
              <w:rPr>
                <w:rFonts w:ascii="Times New Roman" w:hAnsi="Times New Roman"/>
                <w:bCs/>
              </w:rPr>
              <w:softHyphen/>
              <w:t>алов эпохи.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рассказывать </w:t>
            </w:r>
            <w:r w:rsidRPr="00583680">
              <w:rPr>
                <w:rFonts w:ascii="Times New Roman" w:hAnsi="Times New Roman"/>
                <w:bCs/>
              </w:rPr>
              <w:t>о мно</w:t>
            </w:r>
            <w:r w:rsidRPr="00583680">
              <w:rPr>
                <w:rFonts w:ascii="Times New Roman" w:hAnsi="Times New Roman"/>
                <w:bCs/>
              </w:rPr>
              <w:softHyphen/>
              <w:t>жественности изобразительных языков в российском искусстве второй поло</w:t>
            </w:r>
            <w:r w:rsidRPr="00583680">
              <w:rPr>
                <w:rFonts w:ascii="Times New Roman" w:hAnsi="Times New Roman"/>
                <w:bCs/>
              </w:rPr>
              <w:softHyphen/>
              <w:t>вины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Участвовать </w:t>
            </w:r>
            <w:r w:rsidRPr="00583680">
              <w:rPr>
                <w:rFonts w:ascii="Times New Roman" w:hAnsi="Times New Roman"/>
                <w:bCs/>
              </w:rPr>
              <w:t>в беседах и дискусси</w:t>
            </w:r>
            <w:r w:rsidRPr="00583680">
              <w:rPr>
                <w:rFonts w:ascii="Times New Roman" w:hAnsi="Times New Roman"/>
                <w:bCs/>
              </w:rPr>
              <w:softHyphen/>
              <w:t>ях о современном искусстве.</w:t>
            </w:r>
          </w:p>
        </w:tc>
      </w:tr>
      <w:tr w:rsidR="00775FB7" w:rsidRPr="00583680" w:rsidTr="00583680">
        <w:tc>
          <w:tcPr>
            <w:tcW w:w="10829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Реальность жизни и художественный образ (7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Обобщение и систематизация полученных знаний и представлений об искусстве. Главная задача обучения и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кусству — живое, эмоциональное, глубокое восприятие произведений изобразительного искусства ради нового понимания и богатого переживания жизни.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Создание коллективных или индивидуальных творческих проектов.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Искусство и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>люстра</w:t>
            </w:r>
            <w:r w:rsidRPr="00583680">
              <w:rPr>
                <w:rFonts w:ascii="Times New Roman" w:hAnsi="Times New Roman"/>
              </w:rPr>
              <w:softHyphen/>
              <w:t>ции. Сл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во и изобра</w:t>
            </w:r>
            <w:r w:rsidRPr="00583680">
              <w:rPr>
                <w:rFonts w:ascii="Times New Roman" w:hAnsi="Times New Roman"/>
              </w:rPr>
              <w:softHyphen/>
              <w:t>жение</w:t>
            </w: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Слово и изображение. Искусства временные и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ственные.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Видимая сторона реальности, зри</w:t>
            </w:r>
            <w:r w:rsidRPr="00583680">
              <w:rPr>
                <w:rFonts w:ascii="Times New Roman" w:hAnsi="Times New Roman"/>
              </w:rPr>
              <w:softHyphen/>
              <w:t>мый художественный образ. Иллюстрация как форма взаимосвя</w:t>
            </w:r>
            <w:r w:rsidRPr="00583680">
              <w:rPr>
                <w:rFonts w:ascii="Times New Roman" w:hAnsi="Times New Roman"/>
              </w:rPr>
              <w:softHyphen/>
              <w:t>зи слова с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бражением.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Самостоятельность иллюстрации. Наглядность литер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турных событий и способность иллюстрации выражать глубинные смыслы литературного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</w:t>
            </w:r>
            <w:r w:rsidRPr="00583680">
              <w:rPr>
                <w:rFonts w:ascii="Times New Roman" w:hAnsi="Times New Roman"/>
              </w:rPr>
              <w:softHyphen/>
              <w:t>изведения, стиль автора, настроение и атмосферу произведения, а также свое</w:t>
            </w:r>
            <w:r w:rsidRPr="00583680">
              <w:rPr>
                <w:rFonts w:ascii="Times New Roman" w:hAnsi="Times New Roman"/>
              </w:rPr>
              <w:softHyphen/>
              <w:t>образие понимания произв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дения ху</w:t>
            </w:r>
            <w:r w:rsidRPr="00583680">
              <w:rPr>
                <w:rFonts w:ascii="Times New Roman" w:hAnsi="Times New Roman"/>
              </w:rPr>
              <w:softHyphen/>
              <w:t>дожником, его отношение к предмету рассказа. Известные иллюстраторы книги.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выбор литературного про</w:t>
            </w:r>
            <w:r w:rsidRPr="00583680">
              <w:rPr>
                <w:rFonts w:ascii="Times New Roman" w:hAnsi="Times New Roman"/>
              </w:rPr>
              <w:softHyphen/>
              <w:t>изведения и ряда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тересных эпизодов из него; сбор необходимого для и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>лю</w:t>
            </w:r>
            <w:r w:rsidRPr="00583680">
              <w:rPr>
                <w:rFonts w:ascii="Times New Roman" w:hAnsi="Times New Roman"/>
              </w:rPr>
              <w:softHyphen/>
              <w:t>стрирования материала (характер одеж</w:t>
            </w:r>
            <w:r w:rsidRPr="00583680">
              <w:rPr>
                <w:rFonts w:ascii="Times New Roman" w:hAnsi="Times New Roman"/>
              </w:rPr>
              <w:softHyphen/>
              <w:t>ды героев, х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рактер построек и поме</w:t>
            </w:r>
            <w:r w:rsidRPr="00583680">
              <w:rPr>
                <w:rFonts w:ascii="Times New Roman" w:hAnsi="Times New Roman"/>
              </w:rPr>
              <w:softHyphen/>
              <w:t>щений, характерные бытовые 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тали и т. д.), сочинение эскизов будущих ил</w:t>
            </w:r>
            <w:r w:rsidRPr="00583680">
              <w:rPr>
                <w:rFonts w:ascii="Times New Roman" w:hAnsi="Times New Roman"/>
              </w:rPr>
              <w:softHyphen/>
              <w:t>люстраций и исполнение их.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выбору) или гуашь, акварель, кисти, бумага.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временные и про</w:t>
            </w:r>
            <w:r w:rsidRPr="00583680">
              <w:rPr>
                <w:rFonts w:ascii="Times New Roman" w:hAnsi="Times New Roman"/>
                <w:bCs/>
              </w:rPr>
              <w:softHyphen/>
              <w:t>странственные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>разницу между р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аль</w:t>
            </w:r>
            <w:r w:rsidRPr="00583680">
              <w:rPr>
                <w:rFonts w:ascii="Times New Roman" w:hAnsi="Times New Roman"/>
                <w:bCs/>
              </w:rPr>
              <w:softHyphen/>
              <w:t>ностью и художественным образом, значение и условность художественно</w:t>
            </w:r>
            <w:r w:rsidRPr="00583680">
              <w:rPr>
                <w:rFonts w:ascii="Times New Roman" w:hAnsi="Times New Roman"/>
                <w:bCs/>
              </w:rPr>
              <w:softHyphen/>
              <w:t>го образа.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представления </w:t>
            </w:r>
            <w:r w:rsidRPr="00583680">
              <w:rPr>
                <w:rFonts w:ascii="Times New Roman" w:hAnsi="Times New Roman"/>
                <w:bCs/>
              </w:rPr>
              <w:t>об искус</w:t>
            </w:r>
            <w:r w:rsidRPr="00583680">
              <w:rPr>
                <w:rFonts w:ascii="Times New Roman" w:hAnsi="Times New Roman"/>
                <w:bCs/>
              </w:rPr>
              <w:softHyphen/>
              <w:t>стве иллюстрации и тво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честве извест</w:t>
            </w:r>
            <w:r w:rsidRPr="00583680">
              <w:rPr>
                <w:rFonts w:ascii="Times New Roman" w:hAnsi="Times New Roman"/>
                <w:bCs/>
              </w:rPr>
              <w:softHyphen/>
              <w:t>ных иллюстрат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ров книг.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опыт </w:t>
            </w:r>
            <w:r w:rsidRPr="00583680">
              <w:rPr>
                <w:rFonts w:ascii="Times New Roman" w:hAnsi="Times New Roman"/>
                <w:bCs/>
              </w:rPr>
              <w:t>художес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венно</w:t>
            </w:r>
            <w:r w:rsidRPr="00583680">
              <w:rPr>
                <w:rFonts w:ascii="Times New Roman" w:hAnsi="Times New Roman"/>
                <w:bCs/>
              </w:rPr>
              <w:softHyphen/>
              <w:t>го иллюстрирования и н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выки работы графическими м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териалами.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Зрительские умения и их 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чение для со</w:t>
            </w:r>
            <w:r w:rsidRPr="00583680">
              <w:rPr>
                <w:rFonts w:ascii="Times New Roman" w:hAnsi="Times New Roman"/>
              </w:rPr>
              <w:softHyphen/>
              <w:t>временного 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ловека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Язык искусства и средства вырази</w:t>
            </w:r>
            <w:r w:rsidRPr="00583680">
              <w:rPr>
                <w:rFonts w:ascii="Times New Roman" w:hAnsi="Times New Roman"/>
              </w:rPr>
              <w:softHyphen/>
              <w:t>тельности. Понятие «художественный образ». Разные уровни понимания произ</w:t>
            </w:r>
            <w:r w:rsidRPr="00583680">
              <w:rPr>
                <w:rFonts w:ascii="Times New Roman" w:hAnsi="Times New Roman"/>
              </w:rPr>
              <w:softHyphen/>
              <w:t>ведения изобразительногоискусства: предметный уровень и уровень сюжета; уровень эмоциональной оценки, сопере</w:t>
            </w:r>
            <w:r w:rsidRPr="00583680">
              <w:rPr>
                <w:rFonts w:ascii="Times New Roman" w:hAnsi="Times New Roman"/>
              </w:rPr>
              <w:softHyphen/>
              <w:t>живания; уровень ценностных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представ</w:t>
            </w:r>
            <w:r w:rsidRPr="00583680">
              <w:rPr>
                <w:rFonts w:ascii="Times New Roman" w:hAnsi="Times New Roman"/>
              </w:rPr>
              <w:softHyphen/>
              <w:t>лений художника о мире в целом, о свя</w:t>
            </w:r>
            <w:r w:rsidRPr="00583680">
              <w:rPr>
                <w:rFonts w:ascii="Times New Roman" w:hAnsi="Times New Roman"/>
              </w:rPr>
              <w:softHyphen/>
              <w:t>зи явл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ний, о том, что прекрасно и что безобразно. Композиция как конструирова</w:t>
            </w:r>
            <w:r w:rsidRPr="00583680">
              <w:rPr>
                <w:rFonts w:ascii="Times New Roman" w:hAnsi="Times New Roman"/>
              </w:rPr>
              <w:softHyphen/>
              <w:t>ние реальности в пространстве карт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ны. Построение произведения как целого. Зрительная и смысловая орга</w:t>
            </w:r>
            <w:r w:rsidRPr="00583680">
              <w:rPr>
                <w:rFonts w:ascii="Times New Roman" w:hAnsi="Times New Roman"/>
              </w:rPr>
              <w:softHyphen/>
              <w:t>низация пространства картины. Изоб</w:t>
            </w:r>
            <w:r w:rsidRPr="00583680">
              <w:rPr>
                <w:rFonts w:ascii="Times New Roman" w:hAnsi="Times New Roman"/>
              </w:rPr>
              <w:softHyphen/>
              <w:t>разительность как выражение чувст</w:t>
            </w:r>
            <w:r w:rsidRPr="00583680">
              <w:rPr>
                <w:rFonts w:ascii="Times New Roman" w:hAnsi="Times New Roman"/>
              </w:rPr>
              <w:softHyphen/>
              <w:t>венных ощущений и переживаний явлений жизни. Декоративность как сво</w:t>
            </w:r>
            <w:r w:rsidRPr="00583680">
              <w:rPr>
                <w:rFonts w:ascii="Times New Roman" w:hAnsi="Times New Roman"/>
              </w:rPr>
              <w:t>й</w:t>
            </w:r>
            <w:r w:rsidRPr="00583680">
              <w:rPr>
                <w:rFonts w:ascii="Times New Roman" w:hAnsi="Times New Roman"/>
              </w:rPr>
              <w:t>ство и средство выразительности в произведении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зительного ис</w:t>
            </w:r>
            <w:r w:rsidRPr="00583680">
              <w:rPr>
                <w:rFonts w:ascii="Times New Roman" w:hAnsi="Times New Roman"/>
              </w:rPr>
              <w:softHyphen/>
              <w:t>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Личность художника, его творческая позиция и мир его времени в произве</w:t>
            </w:r>
            <w:r w:rsidRPr="00583680">
              <w:rPr>
                <w:rFonts w:ascii="Times New Roman" w:hAnsi="Times New Roman"/>
              </w:rPr>
              <w:softHyphen/>
              <w:t>дении искусства. Личностный хара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тер создания и восприятия произведений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Творческий характер зрительского восприятия. Культура восприятия как умение построить в себе личностные зр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тельские переживания. Произведе</w:t>
            </w:r>
            <w:r w:rsidRPr="00583680">
              <w:rPr>
                <w:rFonts w:ascii="Times New Roman" w:hAnsi="Times New Roman"/>
              </w:rPr>
              <w:softHyphen/>
              <w:t>ния искусства — зв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нья культурной цепи.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более глубокий и систем</w:t>
            </w:r>
            <w:r w:rsidRPr="00583680">
              <w:rPr>
                <w:rFonts w:ascii="Times New Roman" w:hAnsi="Times New Roman"/>
              </w:rPr>
              <w:softHyphen/>
              <w:t>ный аналитический разбор произведе</w:t>
            </w:r>
            <w:r w:rsidRPr="00583680">
              <w:rPr>
                <w:rFonts w:ascii="Times New Roman" w:hAnsi="Times New Roman"/>
              </w:rPr>
              <w:softHyphen/>
              <w:t>ний изобразительного искусства.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роль конструкти</w:t>
            </w:r>
            <w:r w:rsidRPr="00583680">
              <w:rPr>
                <w:rFonts w:ascii="Times New Roman" w:hAnsi="Times New Roman"/>
                <w:bCs/>
              </w:rPr>
              <w:t>в</w:t>
            </w:r>
            <w:r w:rsidRPr="00583680">
              <w:rPr>
                <w:rFonts w:ascii="Times New Roman" w:hAnsi="Times New Roman"/>
                <w:bCs/>
              </w:rPr>
              <w:t>ного, изобразительного и дек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ративного начал в живописи, графике и скульптуре.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представление </w:t>
            </w:r>
            <w:r w:rsidRPr="00583680">
              <w:rPr>
                <w:rFonts w:ascii="Times New Roman" w:hAnsi="Times New Roman"/>
                <w:bCs/>
              </w:rPr>
              <w:t>об актив</w:t>
            </w:r>
            <w:r w:rsidRPr="00583680">
              <w:rPr>
                <w:rFonts w:ascii="Times New Roman" w:hAnsi="Times New Roman"/>
                <w:bCs/>
              </w:rPr>
              <w:softHyphen/>
              <w:t>ном конструировании х</w:t>
            </w:r>
            <w:r w:rsidRPr="00583680">
              <w:rPr>
                <w:rFonts w:ascii="Times New Roman" w:hAnsi="Times New Roman"/>
                <w:bCs/>
              </w:rPr>
              <w:t>у</w:t>
            </w:r>
            <w:r w:rsidRPr="00583680">
              <w:rPr>
                <w:rFonts w:ascii="Times New Roman" w:hAnsi="Times New Roman"/>
                <w:bCs/>
              </w:rPr>
              <w:t>дожественной реальности в бе</w:t>
            </w:r>
            <w:r w:rsidRPr="00583680">
              <w:rPr>
                <w:rFonts w:ascii="Times New Roman" w:hAnsi="Times New Roman"/>
                <w:bCs/>
              </w:rPr>
              <w:t>с</w:t>
            </w:r>
            <w:r w:rsidRPr="00583680">
              <w:rPr>
                <w:rFonts w:ascii="Times New Roman" w:hAnsi="Times New Roman"/>
                <w:bCs/>
              </w:rPr>
              <w:t>предметном или абстрактном искусстве начала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Воспринимать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выражать </w:t>
            </w:r>
            <w:r w:rsidRPr="00583680">
              <w:rPr>
                <w:rFonts w:ascii="Times New Roman" w:hAnsi="Times New Roman"/>
                <w:bCs/>
              </w:rPr>
              <w:t>своёотношение к шедеврам XX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>декоративный язык изо</w:t>
            </w:r>
            <w:r w:rsidRPr="00583680">
              <w:rPr>
                <w:rFonts w:ascii="Times New Roman" w:hAnsi="Times New Roman"/>
                <w:bCs/>
              </w:rPr>
              <w:softHyphen/>
              <w:t>бразительного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  <w:bCs/>
              </w:rPr>
              <w:t>культуру зрител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ского восприятия.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  <w:bCs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разные уровни понимания произвед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ния изоб</w:t>
            </w:r>
            <w:r w:rsidRPr="00583680">
              <w:rPr>
                <w:rFonts w:ascii="Times New Roman" w:hAnsi="Times New Roman"/>
                <w:bCs/>
              </w:rPr>
              <w:softHyphen/>
              <w:t>разительного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Анализировать </w:t>
            </w:r>
            <w:r w:rsidRPr="00583680">
              <w:rPr>
                <w:rFonts w:ascii="Times New Roman" w:hAnsi="Times New Roman"/>
                <w:bCs/>
              </w:rPr>
              <w:t>творческую пози</w:t>
            </w:r>
            <w:r w:rsidRPr="00583680">
              <w:rPr>
                <w:rFonts w:ascii="Times New Roman" w:hAnsi="Times New Roman"/>
                <w:bCs/>
              </w:rPr>
              <w:softHyphen/>
              <w:t>цию художника и мир его времени.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История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 и история человечества. Стиль и напра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ление в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зительном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Историко-художественный процесс в искусстве. Стиль как художественное выражение восприятия мира, свой</w:t>
            </w:r>
            <w:r w:rsidRPr="00583680">
              <w:rPr>
                <w:rFonts w:ascii="Times New Roman" w:hAnsi="Times New Roman"/>
              </w:rPr>
              <w:softHyphen/>
              <w:t>ственное людям данной культурной эпохи; строй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 определенной эпохи, страны. Меняющиеся образы различных эпох и изменчивость языка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Courier New" w:hAnsi="Courier New" w:cs="Courier New"/>
                <w:color w:val="000000"/>
                <w:lang w:eastAsia="ru-RU"/>
              </w:rPr>
            </w:pPr>
            <w:r w:rsidRPr="00583680">
              <w:rPr>
                <w:rFonts w:ascii="Times New Roman" w:hAnsi="Times New Roman"/>
              </w:rPr>
              <w:t>Примеры различных больших сти</w:t>
            </w:r>
            <w:r w:rsidRPr="00583680">
              <w:rPr>
                <w:rFonts w:ascii="Times New Roman" w:hAnsi="Times New Roman"/>
              </w:rPr>
              <w:softHyphen/>
              <w:t>лей: готический стиль средневековой Европы, стиль мусульманского Восто</w:t>
            </w:r>
            <w:r w:rsidRPr="00583680">
              <w:rPr>
                <w:rFonts w:ascii="Times New Roman" w:hAnsi="Times New Roman"/>
              </w:rPr>
              <w:softHyphen/>
              <w:t>ка, стиль эпохи Возрождения, барокко и классицизм, м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дерн.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Направления в искусстве Нового времени. Направление как идейное объединение художников, близких в пон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мании цели и методов своего ис</w:t>
            </w:r>
            <w:r w:rsidRPr="00583680">
              <w:rPr>
                <w:rFonts w:ascii="Times New Roman" w:hAnsi="Times New Roman"/>
              </w:rPr>
              <w:softHyphen/>
              <w:t>кусства. Импрессионизм и постимпрес</w:t>
            </w:r>
            <w:r w:rsidRPr="00583680">
              <w:rPr>
                <w:rFonts w:ascii="Times New Roman" w:hAnsi="Times New Roman"/>
              </w:rPr>
              <w:softHyphen/>
              <w:t>сионизм. Передвижники. «Мир ис</w:t>
            </w:r>
            <w:r w:rsidRPr="00583680">
              <w:rPr>
                <w:rFonts w:ascii="Times New Roman" w:hAnsi="Times New Roman"/>
              </w:rPr>
              <w:softHyphen/>
              <w:t>кусства». Примеры художественных направлений XX в. Стиль 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тора и возрастание творческой свободы и ори</w:t>
            </w:r>
            <w:r w:rsidRPr="00583680">
              <w:rPr>
                <w:rFonts w:ascii="Times New Roman" w:hAnsi="Times New Roman"/>
              </w:rPr>
              <w:softHyphen/>
              <w:t>гинальной инициативы художника. Постмодернизм. Массовое 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кусство. «Актуальное искусство», новые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фор</w:t>
            </w:r>
            <w:r w:rsidRPr="00583680">
              <w:rPr>
                <w:rFonts w:ascii="Times New Roman" w:hAnsi="Times New Roman"/>
              </w:rPr>
              <w:softHyphen/>
              <w:t>мы. Процессы в искусстве начала но</w:t>
            </w:r>
            <w:r w:rsidRPr="00583680">
              <w:rPr>
                <w:rFonts w:ascii="Times New Roman" w:hAnsi="Times New Roman"/>
              </w:rPr>
              <w:softHyphen/>
              <w:t>вого века.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анализ произведений изо</w:t>
            </w:r>
            <w:r w:rsidRPr="00583680">
              <w:rPr>
                <w:rFonts w:ascii="Times New Roman" w:hAnsi="Times New Roman"/>
              </w:rPr>
              <w:softHyphen/>
              <w:t>бразительного иску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ства с точки зрения принадлежности их к определенному стилю, направлению.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Узнавать, называть</w:t>
            </w:r>
            <w:r w:rsidRPr="00583680">
              <w:rPr>
                <w:rFonts w:ascii="Times New Roman" w:hAnsi="Times New Roman"/>
                <w:bCs/>
              </w:rPr>
              <w:t xml:space="preserve"> основные художественные стили в евр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пейском искусстве и время их развития в истории культуры.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Уметь характеризовать</w:t>
            </w:r>
            <w:r w:rsidRPr="00583680">
              <w:rPr>
                <w:rFonts w:ascii="Times New Roman" w:hAnsi="Times New Roman"/>
                <w:bCs/>
              </w:rPr>
              <w:t xml:space="preserve"> ос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бенности основных стилей в е</w:t>
            </w:r>
            <w:r w:rsidRPr="00583680">
              <w:rPr>
                <w:rFonts w:ascii="Times New Roman" w:hAnsi="Times New Roman"/>
                <w:bCs/>
              </w:rPr>
              <w:t>в</w:t>
            </w:r>
            <w:r w:rsidRPr="00583680">
              <w:rPr>
                <w:rFonts w:ascii="Times New Roman" w:hAnsi="Times New Roman"/>
                <w:bCs/>
              </w:rPr>
              <w:t>ропейском искусстве.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основные художес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венные направления в искусстве XIX и XX вв.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Называть</w:t>
            </w:r>
            <w:r w:rsidRPr="00583680">
              <w:rPr>
                <w:rFonts w:ascii="Times New Roman" w:hAnsi="Times New Roman"/>
                <w:bCs/>
              </w:rPr>
              <w:t xml:space="preserve"> имена крупнейших художников и их произведения в истории мирового и русского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Участвоватьв дискуссиях</w:t>
            </w:r>
            <w:r w:rsidRPr="00583680">
              <w:rPr>
                <w:rFonts w:ascii="Times New Roman" w:hAnsi="Times New Roman"/>
                <w:bCs/>
              </w:rPr>
              <w:t xml:space="preserve"> о явлениях современного искусс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ва, об их смысловом и ценнос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ном значении.</w:t>
            </w: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Крупнейшие м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зеи изобраз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тельного ис</w:t>
            </w:r>
            <w:r w:rsidRPr="00583680">
              <w:rPr>
                <w:rFonts w:ascii="Times New Roman" w:hAnsi="Times New Roman"/>
              </w:rPr>
              <w:softHyphen/>
              <w:t>кусства и их роль в культуре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Музеи мира: Третьяковская галерея в Москве, Эрмитаж и Русский музей в Петербурге, Музей изобразительных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искусств имени А. С. Пушкина в Москве, Лувр в Париже, Картинная галерея ста</w:t>
            </w:r>
            <w:r w:rsidRPr="00583680">
              <w:rPr>
                <w:rFonts w:ascii="Times New Roman" w:hAnsi="Times New Roman"/>
              </w:rPr>
              <w:softHyphen/>
              <w:t>рых мастеров в Дрездене, Прадо в Мад</w:t>
            </w:r>
            <w:r w:rsidRPr="00583680">
              <w:rPr>
                <w:rFonts w:ascii="Times New Roman" w:hAnsi="Times New Roman"/>
              </w:rPr>
              <w:softHyphen/>
              <w:t>риде, Метрополитен в Нью-Йорке и др.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Роль художественного музея в национальной и мировой культуре. Влияние художественного музея и особенн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стей его коллекции на разви</w:t>
            </w:r>
            <w:r w:rsidRPr="00583680">
              <w:rPr>
                <w:rFonts w:ascii="Times New Roman" w:hAnsi="Times New Roman"/>
              </w:rPr>
              <w:softHyphen/>
              <w:t>тие художественной культ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ры и пони</w:t>
            </w:r>
            <w:r w:rsidRPr="00583680">
              <w:rPr>
                <w:rFonts w:ascii="Times New Roman" w:hAnsi="Times New Roman"/>
              </w:rPr>
              <w:softHyphen/>
              <w:t>мание искусства.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Культурная ценность музейных кол</w:t>
            </w:r>
            <w:r w:rsidRPr="00583680">
              <w:rPr>
                <w:rFonts w:ascii="Times New Roman" w:hAnsi="Times New Roman"/>
              </w:rPr>
              <w:softHyphen/>
              <w:t>лекций и задачи з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щиты культуры пе</w:t>
            </w:r>
            <w:r w:rsidRPr="00583680">
              <w:rPr>
                <w:rFonts w:ascii="Times New Roman" w:hAnsi="Times New Roman"/>
              </w:rPr>
              <w:softHyphen/>
              <w:t>ред социальными вызовами XXI 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беседе о роли музеев изобразительн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гоискусства в культуре.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Узнавать</w:t>
            </w:r>
            <w:r w:rsidRPr="00583680">
              <w:rPr>
                <w:rFonts w:ascii="Times New Roman" w:hAnsi="Times New Roman"/>
                <w:bCs/>
              </w:rPr>
              <w:t xml:space="preserve"> крупнейшие худож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ственные отечественные и зар</w:t>
            </w:r>
            <w:r w:rsidRPr="00583680">
              <w:rPr>
                <w:rFonts w:ascii="Times New Roman" w:hAnsi="Times New Roman"/>
                <w:bCs/>
              </w:rPr>
              <w:t>у</w:t>
            </w:r>
            <w:r w:rsidRPr="00583680">
              <w:rPr>
                <w:rFonts w:ascii="Times New Roman" w:hAnsi="Times New Roman"/>
                <w:bCs/>
              </w:rPr>
              <w:t>бежные музеи.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Получать представления</w:t>
            </w:r>
            <w:r w:rsidRPr="00583680">
              <w:rPr>
                <w:rFonts w:ascii="Times New Roman" w:hAnsi="Times New Roman"/>
                <w:bCs/>
              </w:rPr>
              <w:t xml:space="preserve"> об особенностях художественных коллекций крупнейших музеев.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Характеризовать </w:t>
            </w:r>
            <w:r w:rsidRPr="00583680">
              <w:rPr>
                <w:rFonts w:ascii="Times New Roman" w:hAnsi="Times New Roman"/>
                <w:bCs/>
              </w:rPr>
              <w:t>роль музеев в сохранении культурного насл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дия.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  <w:bCs/>
              </w:rPr>
              <w:t>культуростроител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ную роль музеев.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</w:p>
        </w:tc>
      </w:tr>
      <w:tr w:rsidR="00775FB7" w:rsidRPr="00583680" w:rsidTr="00583680">
        <w:tc>
          <w:tcPr>
            <w:tcW w:w="1843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Художественно - творческие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екты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Работа над проектом (индивидуаль</w:t>
            </w:r>
            <w:r w:rsidRPr="00583680">
              <w:rPr>
                <w:rFonts w:ascii="Times New Roman" w:hAnsi="Times New Roman"/>
              </w:rPr>
              <w:softHyphen/>
              <w:t>ная или коллективная работа, работа группой учащихся; проект осуществляется в течение всей четверти).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Этапы работы над проектом.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Выбор и обоснование темы.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Замысел и разработка эскизов.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Обсуждение и защита идеи проекта.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Сбор материала.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Развитие и уточнение идеи.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Выполнение проекта в материале.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i/>
                <w:iCs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i/>
                <w:iCs/>
              </w:rPr>
            </w:pP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Материал:</w:t>
            </w:r>
            <w:r w:rsidRPr="00583680">
              <w:rPr>
                <w:rFonts w:ascii="Times New Roman" w:hAnsi="Times New Roman"/>
              </w:rPr>
              <w:t xml:space="preserve"> по выбору учащихся в соответствии с идеей и содержанием художественно-творческого проекта.</w:t>
            </w:r>
          </w:p>
        </w:tc>
        <w:tc>
          <w:tcPr>
            <w:tcW w:w="3316" w:type="dxa"/>
          </w:tcPr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Уметь</w:t>
            </w:r>
            <w:r w:rsidRPr="00583680">
              <w:rPr>
                <w:rFonts w:ascii="Times New Roman" w:hAnsi="Times New Roman"/>
                <w:bCs/>
              </w:rPr>
              <w:t xml:space="preserve"> самостоятельно </w:t>
            </w:r>
            <w:r w:rsidRPr="00583680">
              <w:rPr>
                <w:rFonts w:ascii="Times New Roman" w:hAnsi="Times New Roman"/>
                <w:b/>
                <w:bCs/>
              </w:rPr>
              <w:t>опред</w:t>
            </w:r>
            <w:r w:rsidRPr="00583680">
              <w:rPr>
                <w:rFonts w:ascii="Times New Roman" w:hAnsi="Times New Roman"/>
                <w:b/>
                <w:bCs/>
              </w:rPr>
              <w:t>е</w:t>
            </w:r>
            <w:r w:rsidRPr="00583680">
              <w:rPr>
                <w:rFonts w:ascii="Times New Roman" w:hAnsi="Times New Roman"/>
                <w:b/>
                <w:bCs/>
              </w:rPr>
              <w:t>лять</w:t>
            </w:r>
            <w:r w:rsidRPr="00583680">
              <w:rPr>
                <w:rFonts w:ascii="Times New Roman" w:hAnsi="Times New Roman"/>
                <w:bCs/>
              </w:rPr>
              <w:t xml:space="preserve"> цели своей деятельности, </w:t>
            </w:r>
            <w:r w:rsidRPr="00583680">
              <w:rPr>
                <w:rFonts w:ascii="Times New Roman" w:hAnsi="Times New Roman"/>
                <w:b/>
                <w:bCs/>
              </w:rPr>
              <w:t>ставить</w:t>
            </w:r>
            <w:r w:rsidRPr="00583680">
              <w:rPr>
                <w:rFonts w:ascii="Times New Roman" w:hAnsi="Times New Roman"/>
                <w:bCs/>
              </w:rPr>
              <w:t xml:space="preserve"> и </w:t>
            </w:r>
            <w:r w:rsidRPr="00583680">
              <w:rPr>
                <w:rFonts w:ascii="Times New Roman" w:hAnsi="Times New Roman"/>
                <w:b/>
                <w:bCs/>
              </w:rPr>
              <w:t>формулировать</w:t>
            </w:r>
            <w:r w:rsidRPr="00583680">
              <w:rPr>
                <w:rFonts w:ascii="Times New Roman" w:hAnsi="Times New Roman"/>
                <w:bCs/>
              </w:rPr>
              <w:t xml:space="preserve"> для себя новые задачи, </w:t>
            </w:r>
            <w:r w:rsidRPr="00583680">
              <w:rPr>
                <w:rFonts w:ascii="Times New Roman" w:hAnsi="Times New Roman"/>
                <w:b/>
                <w:bCs/>
              </w:rPr>
              <w:t>формир</w:t>
            </w:r>
            <w:r w:rsidRPr="00583680">
              <w:rPr>
                <w:rFonts w:ascii="Times New Roman" w:hAnsi="Times New Roman"/>
                <w:b/>
                <w:bCs/>
              </w:rPr>
              <w:t>о</w:t>
            </w:r>
            <w:r w:rsidRPr="00583680">
              <w:rPr>
                <w:rFonts w:ascii="Times New Roman" w:hAnsi="Times New Roman"/>
                <w:b/>
                <w:bCs/>
              </w:rPr>
              <w:t>вать</w:t>
            </w:r>
            <w:r w:rsidRPr="00583680">
              <w:rPr>
                <w:rFonts w:ascii="Times New Roman" w:hAnsi="Times New Roman"/>
                <w:bCs/>
              </w:rPr>
              <w:t xml:space="preserve"> мотивы своего обучения.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Учиться планировать 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самостоятельно пути достиж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 xml:space="preserve">ния целей, осознанно </w:t>
            </w:r>
            <w:r w:rsidRPr="00583680">
              <w:rPr>
                <w:rFonts w:ascii="Times New Roman" w:hAnsi="Times New Roman"/>
                <w:b/>
                <w:bCs/>
              </w:rPr>
              <w:t>выбирать</w:t>
            </w:r>
            <w:r w:rsidRPr="00583680">
              <w:rPr>
                <w:rFonts w:ascii="Times New Roman" w:hAnsi="Times New Roman"/>
                <w:bCs/>
              </w:rPr>
              <w:t xml:space="preserve"> наиболее эффективные способы решения поставленных задач.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Организовывать</w:t>
            </w:r>
            <w:r w:rsidRPr="00583680">
              <w:rPr>
                <w:rFonts w:ascii="Times New Roman" w:hAnsi="Times New Roman"/>
                <w:bCs/>
              </w:rPr>
              <w:t xml:space="preserve"> учебное с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трудничество и совместную деятельность с учителем и све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стниками.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Соотносить </w:t>
            </w:r>
            <w:r w:rsidRPr="00583680">
              <w:rPr>
                <w:rFonts w:ascii="Times New Roman" w:hAnsi="Times New Roman"/>
                <w:bCs/>
              </w:rPr>
              <w:t>свои действия с плани</w:t>
            </w:r>
            <w:r w:rsidRPr="00583680">
              <w:rPr>
                <w:rFonts w:ascii="Times New Roman" w:hAnsi="Times New Roman"/>
                <w:bCs/>
              </w:rPr>
              <w:softHyphen/>
              <w:t xml:space="preserve">руемыми результатами,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осуществлять контроль </w:t>
            </w:r>
            <w:r w:rsidRPr="00583680">
              <w:rPr>
                <w:rFonts w:ascii="Times New Roman" w:hAnsi="Times New Roman"/>
                <w:bCs/>
              </w:rPr>
              <w:t xml:space="preserve">своей деятельности, </w:t>
            </w:r>
            <w:r w:rsidRPr="00583680">
              <w:rPr>
                <w:rFonts w:ascii="Times New Roman" w:hAnsi="Times New Roman"/>
                <w:b/>
                <w:bCs/>
              </w:rPr>
              <w:t>коррек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тировать </w:t>
            </w:r>
            <w:r w:rsidRPr="00583680">
              <w:rPr>
                <w:rFonts w:ascii="Times New Roman" w:hAnsi="Times New Roman"/>
                <w:bCs/>
              </w:rPr>
              <w:t>свои действия в соответствии с поставленной задачей.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Овладевать </w:t>
            </w:r>
            <w:r w:rsidRPr="00583680">
              <w:rPr>
                <w:rFonts w:ascii="Times New Roman" w:hAnsi="Times New Roman"/>
                <w:bCs/>
              </w:rPr>
              <w:t>методом создания твор</w:t>
            </w:r>
            <w:r w:rsidRPr="00583680">
              <w:rPr>
                <w:rFonts w:ascii="Times New Roman" w:hAnsi="Times New Roman"/>
                <w:bCs/>
              </w:rPr>
              <w:softHyphen/>
              <w:t>ческого индивидуального проекта.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  <w:bCs/>
              </w:rPr>
              <w:t>особенности работы в творческой группе.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навыки </w:t>
            </w:r>
            <w:r w:rsidRPr="00583680">
              <w:rPr>
                <w:rFonts w:ascii="Times New Roman" w:hAnsi="Times New Roman"/>
                <w:bCs/>
              </w:rPr>
              <w:t>руков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дства творческим коллективом в процессе работы над проектом.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Использовать </w:t>
            </w:r>
            <w:r w:rsidRPr="00583680">
              <w:rPr>
                <w:rFonts w:ascii="Times New Roman" w:hAnsi="Times New Roman"/>
                <w:bCs/>
              </w:rPr>
              <w:t>полученный творчес</w:t>
            </w:r>
            <w:r w:rsidRPr="00583680">
              <w:rPr>
                <w:rFonts w:ascii="Times New Roman" w:hAnsi="Times New Roman"/>
                <w:bCs/>
              </w:rPr>
              <w:softHyphen/>
              <w:t>кий опыт в разработке собственной идеи и выполнении собственного замысла.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использовать </w:t>
            </w:r>
            <w:r w:rsidRPr="00583680">
              <w:rPr>
                <w:rFonts w:ascii="Times New Roman" w:hAnsi="Times New Roman"/>
                <w:bCs/>
              </w:rPr>
              <w:t>получе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ные знания о средствах худож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ственной вы</w:t>
            </w:r>
            <w:r w:rsidRPr="00583680">
              <w:rPr>
                <w:rFonts w:ascii="Times New Roman" w:hAnsi="Times New Roman"/>
                <w:bCs/>
              </w:rPr>
              <w:softHyphen/>
              <w:t>разительности из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бражения в собствен</w:t>
            </w:r>
            <w:r w:rsidRPr="00583680">
              <w:rPr>
                <w:rFonts w:ascii="Times New Roman" w:hAnsi="Times New Roman"/>
                <w:bCs/>
              </w:rPr>
              <w:softHyphen/>
              <w:t>ном тво</w:t>
            </w:r>
            <w:r w:rsidRPr="00583680">
              <w:rPr>
                <w:rFonts w:ascii="Times New Roman" w:hAnsi="Times New Roman"/>
                <w:bCs/>
              </w:rPr>
              <w:t>р</w:t>
            </w:r>
            <w:r w:rsidRPr="00583680">
              <w:rPr>
                <w:rFonts w:ascii="Times New Roman" w:hAnsi="Times New Roman"/>
                <w:bCs/>
              </w:rPr>
              <w:t>честве.</w:t>
            </w:r>
          </w:p>
          <w:p w:rsidR="00775FB7" w:rsidRPr="00583680" w:rsidRDefault="00775FB7" w:rsidP="00051D01">
            <w:pPr>
              <w:pStyle w:val="NoSpacing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Формировать </w:t>
            </w:r>
            <w:r w:rsidRPr="00583680">
              <w:rPr>
                <w:rFonts w:ascii="Times New Roman" w:hAnsi="Times New Roman"/>
                <w:bCs/>
              </w:rPr>
              <w:t>навыки работы с ху</w:t>
            </w:r>
            <w:r w:rsidRPr="00583680">
              <w:rPr>
                <w:rFonts w:ascii="Times New Roman" w:hAnsi="Times New Roman"/>
                <w:bCs/>
              </w:rPr>
              <w:softHyphen/>
              <w:t>дожественными материалами в работе над собственным з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мыслом.</w:t>
            </w:r>
          </w:p>
        </w:tc>
      </w:tr>
    </w:tbl>
    <w:p w:rsidR="00775FB7" w:rsidRDefault="00775FB7" w:rsidP="00051D01">
      <w:pPr>
        <w:pStyle w:val="NoSpacing"/>
      </w:pPr>
    </w:p>
    <w:p w:rsidR="00775FB7" w:rsidRPr="00583680" w:rsidRDefault="00775FB7" w:rsidP="008C567F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8 класс.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Этот учебный год посвящен художественному миру конструктивных искусств - дизайну и архитектуре, их месту в семье изобразительного и декоративно-прикладного искусства. Рас</w:t>
      </w:r>
      <w:r w:rsidRPr="00583680">
        <w:rPr>
          <w:rFonts w:ascii="Times New Roman" w:hAnsi="Times New Roman"/>
          <w:sz w:val="24"/>
          <w:szCs w:val="24"/>
        </w:rPr>
        <w:softHyphen/>
        <w:t>сматриваются композиционные основы создания форм рукотворного мира.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Обучающиеся учатся понимать художественный язык и образность архитектуры и дизайна в истории и настоящем, соотносят мир искусства, массового производства и индивидуального проектирования.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процессе изучения приходит понимание того, что дизайн и архитектура — это опреде</w:t>
      </w:r>
      <w:r w:rsidRPr="00583680">
        <w:rPr>
          <w:rFonts w:ascii="Times New Roman" w:hAnsi="Times New Roman"/>
          <w:sz w:val="24"/>
          <w:szCs w:val="24"/>
        </w:rPr>
        <w:softHyphen/>
        <w:t>ленное миропонимание, отношение к миру, природе, вещам, самому себе - своему облику и о</w:t>
      </w:r>
      <w:r w:rsidRPr="00583680">
        <w:rPr>
          <w:rFonts w:ascii="Times New Roman" w:hAnsi="Times New Roman"/>
          <w:sz w:val="24"/>
          <w:szCs w:val="24"/>
        </w:rPr>
        <w:t>б</w:t>
      </w:r>
      <w:r w:rsidRPr="00583680">
        <w:rPr>
          <w:rFonts w:ascii="Times New Roman" w:hAnsi="Times New Roman"/>
          <w:sz w:val="24"/>
          <w:szCs w:val="24"/>
        </w:rPr>
        <w:t>разу жизни.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Изучение конструктивных искусств в 8 классе прочно опирается на большой материал пре</w:t>
      </w:r>
      <w:r w:rsidRPr="00583680">
        <w:rPr>
          <w:rFonts w:ascii="Times New Roman" w:hAnsi="Times New Roman"/>
          <w:sz w:val="24"/>
          <w:szCs w:val="24"/>
        </w:rPr>
        <w:softHyphen/>
        <w:t>дыдущих лет обучения архитектуре и дизайну.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рабочей программе определены система уроков, дидактическая модель обучения, педаго</w:t>
      </w:r>
      <w:r w:rsidRPr="00583680">
        <w:rPr>
          <w:rFonts w:ascii="Times New Roman" w:hAnsi="Times New Roman"/>
          <w:sz w:val="24"/>
          <w:szCs w:val="24"/>
        </w:rPr>
        <w:softHyphen/>
        <w:t>гические средства, с помощью которых планируются формирование и освоение знаний и соот</w:t>
      </w:r>
      <w:r w:rsidRPr="00583680">
        <w:rPr>
          <w:rFonts w:ascii="Times New Roman" w:hAnsi="Times New Roman"/>
          <w:sz w:val="24"/>
          <w:szCs w:val="24"/>
        </w:rPr>
        <w:softHyphen/>
        <w:t>ветствующих умений и навыков.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 тематическом плане определены виды и приемы художественной деятельности школь</w:t>
      </w:r>
      <w:r w:rsidRPr="00583680">
        <w:rPr>
          <w:rFonts w:ascii="Times New Roman" w:hAnsi="Times New Roman"/>
          <w:sz w:val="24"/>
          <w:szCs w:val="24"/>
        </w:rPr>
        <w:softHyphen/>
        <w:t>ников на уроках изобразительного искусства с использованием разнообразных форм выраже</w:t>
      </w:r>
      <w:r w:rsidRPr="00583680">
        <w:rPr>
          <w:rFonts w:ascii="Times New Roman" w:hAnsi="Times New Roman"/>
          <w:sz w:val="24"/>
          <w:szCs w:val="24"/>
        </w:rPr>
        <w:softHyphen/>
        <w:t>ния: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          изображение на плоскости и в объеме (с натуры, по памяти, по представлению);</w:t>
      </w:r>
    </w:p>
    <w:p w:rsidR="00775FB7" w:rsidRPr="00583680" w:rsidRDefault="00775FB7" w:rsidP="00113248">
      <w:pPr>
        <w:pStyle w:val="NoSpacing"/>
        <w:numPr>
          <w:ilvl w:val="0"/>
          <w:numId w:val="17"/>
        </w:numPr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декоративная и конструктивная работа;</w:t>
      </w:r>
    </w:p>
    <w:p w:rsidR="00775FB7" w:rsidRPr="00583680" w:rsidRDefault="00775FB7" w:rsidP="00113248">
      <w:pPr>
        <w:pStyle w:val="NoSpacing"/>
        <w:numPr>
          <w:ilvl w:val="0"/>
          <w:numId w:val="17"/>
        </w:numPr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восприятие явлений действительности и произведений искусства;</w:t>
      </w:r>
    </w:p>
    <w:p w:rsidR="00775FB7" w:rsidRPr="00583680" w:rsidRDefault="00775FB7" w:rsidP="00113248">
      <w:pPr>
        <w:pStyle w:val="NoSpacing"/>
        <w:numPr>
          <w:ilvl w:val="0"/>
          <w:numId w:val="17"/>
        </w:numPr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обсуждение работ товарищей, результатов коллективного творчества, в процессе кото</w:t>
      </w:r>
      <w:r w:rsidRPr="00583680">
        <w:rPr>
          <w:rFonts w:ascii="Times New Roman" w:hAnsi="Times New Roman"/>
          <w:sz w:val="24"/>
          <w:szCs w:val="24"/>
        </w:rPr>
        <w:softHyphen/>
        <w:t>рого формируются навыки учебного сотрудничества (умение договариваться, распределять р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боту, оценивать свой вклад в деятельность и ее общий результат) и индивидуальной рабо</w:t>
      </w:r>
      <w:r w:rsidRPr="00583680">
        <w:rPr>
          <w:rFonts w:ascii="Times New Roman" w:hAnsi="Times New Roman"/>
          <w:sz w:val="24"/>
          <w:szCs w:val="24"/>
        </w:rPr>
        <w:softHyphen/>
        <w:t>ты на уроках;</w:t>
      </w:r>
    </w:p>
    <w:p w:rsidR="00775FB7" w:rsidRPr="00583680" w:rsidRDefault="00775FB7" w:rsidP="00113248">
      <w:pPr>
        <w:pStyle w:val="NoSpacing"/>
        <w:numPr>
          <w:ilvl w:val="0"/>
          <w:numId w:val="17"/>
        </w:numPr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изучение художественного наследия;</w:t>
      </w:r>
    </w:p>
    <w:p w:rsidR="00775FB7" w:rsidRPr="00583680" w:rsidRDefault="00775FB7" w:rsidP="00113248">
      <w:pPr>
        <w:pStyle w:val="NoSpacing"/>
        <w:numPr>
          <w:ilvl w:val="0"/>
          <w:numId w:val="17"/>
        </w:numPr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подбор иллюстративного материала к изучаемым темам;</w:t>
      </w:r>
    </w:p>
    <w:p w:rsidR="00775FB7" w:rsidRPr="00583680" w:rsidRDefault="00775FB7" w:rsidP="00113248">
      <w:pPr>
        <w:pStyle w:val="NoSpacing"/>
        <w:numPr>
          <w:ilvl w:val="0"/>
          <w:numId w:val="17"/>
        </w:numPr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создание мультимедийных презентаций с использованием Интернет-ресурсов.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Темы и задания уроков предполагают умение организовывать уроки-диспуты, уроки-творческие отчеты, уроки-экскурсии. От урока к уроку происходит постоянная смена худож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ствен</w:t>
      </w:r>
      <w:r w:rsidRPr="00583680">
        <w:rPr>
          <w:rFonts w:ascii="Times New Roman" w:hAnsi="Times New Roman"/>
          <w:sz w:val="24"/>
          <w:szCs w:val="24"/>
        </w:rPr>
        <w:softHyphen/>
        <w:t>ных материалов, овладение их выразительными возможностями.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Многообразие видов деятельности и форм работы с учениками стимулирует их интерес к пре</w:t>
      </w:r>
      <w:r w:rsidRPr="00583680">
        <w:rPr>
          <w:rFonts w:ascii="Times New Roman" w:hAnsi="Times New Roman"/>
          <w:sz w:val="24"/>
          <w:szCs w:val="24"/>
        </w:rPr>
        <w:t>д</w:t>
      </w:r>
      <w:r w:rsidRPr="00583680">
        <w:rPr>
          <w:rFonts w:ascii="Times New Roman" w:hAnsi="Times New Roman"/>
          <w:sz w:val="24"/>
          <w:szCs w:val="24"/>
        </w:rPr>
        <w:t>мету, изучению искусства и является необходимым условием формирования личности ре</w:t>
      </w:r>
      <w:r w:rsidRPr="00583680">
        <w:rPr>
          <w:rFonts w:ascii="Times New Roman" w:hAnsi="Times New Roman"/>
          <w:sz w:val="24"/>
          <w:szCs w:val="24"/>
        </w:rPr>
        <w:softHyphen/>
        <w:t>бенка.</w:t>
      </w:r>
    </w:p>
    <w:p w:rsidR="00775FB7" w:rsidRPr="00583680" w:rsidRDefault="00775FB7" w:rsidP="00113248">
      <w:pPr>
        <w:pStyle w:val="NoSpacing"/>
        <w:ind w:firstLine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Тематическим планом предусматривается широкое использование наглядных пособий, м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те</w:t>
      </w:r>
      <w:r w:rsidRPr="00583680">
        <w:rPr>
          <w:rFonts w:ascii="Times New Roman" w:hAnsi="Times New Roman"/>
          <w:sz w:val="24"/>
          <w:szCs w:val="24"/>
        </w:rPr>
        <w:softHyphen/>
        <w:t>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да</w:t>
      </w:r>
      <w:r w:rsidRPr="00583680">
        <w:rPr>
          <w:rFonts w:ascii="Times New Roman" w:hAnsi="Times New Roman"/>
          <w:sz w:val="24"/>
          <w:szCs w:val="24"/>
        </w:rPr>
        <w:softHyphen/>
        <w:t>гога.</w:t>
      </w:r>
    </w:p>
    <w:p w:rsidR="00775FB7" w:rsidRPr="0028230B" w:rsidRDefault="00775FB7" w:rsidP="00113248">
      <w:pPr>
        <w:pStyle w:val="NoSpacing"/>
        <w:ind w:firstLine="440"/>
        <w:rPr>
          <w:rFonts w:ascii="Times New Roman" w:hAnsi="Times New Roman"/>
          <w:sz w:val="24"/>
          <w:szCs w:val="24"/>
        </w:rPr>
      </w:pPr>
    </w:p>
    <w:p w:rsidR="00775FB7" w:rsidRDefault="00775FB7" w:rsidP="008C567F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08"/>
        <w:gridCol w:w="142"/>
        <w:gridCol w:w="4492"/>
        <w:gridCol w:w="4046"/>
      </w:tblGrid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Содержание курса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Тематическое планирование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46" w:type="dxa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Характеристика видов деятельности учащихся</w:t>
            </w:r>
          </w:p>
        </w:tc>
      </w:tr>
      <w:tr w:rsidR="00775FB7" w:rsidRPr="00583680" w:rsidTr="0071610E">
        <w:tc>
          <w:tcPr>
            <w:tcW w:w="10773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ДИЗАЙН И АРХИТЕКТУРА В ЖИЗНИ ЧЕЛОВЕКА (35ч)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Дизайн и архитектура — конструктивные искусства в ряду пространственных искусств.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Визуально-пластический язык и эстетическое содержание дизайна и архитектуры. Их место в семье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ственных искусств, взаимосвязь с изобразительным и декоративно-прикладным искусствами. Архитектура как отражение социальных отношений и эстетических идеалов любого века, любого народа в форме бытовых,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щественных и культовых зданий, роль архитектуры в организации пространственно- структурной среды гор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да, во многом определяющей образ жизни людей. Дизайн — логичное продолжение вклада художника в фо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мирование вещно-предметной среды, рукотворного мира: от одежды, мебели, посуды до машин, станков и т. д.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Дизайн и архитектура как создатели «второй природы», рукотворной среды нашего обитания. Многообразие современной материально-вещной среды. Единство целесообразности и красоты, функционального и худож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ственного в лучших образцах архитектурного и дизайнерского творчества.</w:t>
            </w:r>
          </w:p>
          <w:p w:rsidR="00775FB7" w:rsidRPr="00583680" w:rsidRDefault="00775FB7" w:rsidP="0071610E">
            <w:pPr>
              <w:pStyle w:val="NoSpacing"/>
              <w:jc w:val="both"/>
            </w:pPr>
            <w:r w:rsidRPr="00583680">
              <w:rPr>
                <w:rFonts w:ascii="Times New Roman" w:hAnsi="Times New Roman"/>
              </w:rPr>
              <w:t>Индивидуальные и коллективные практические творческие работы</w:t>
            </w:r>
          </w:p>
        </w:tc>
      </w:tr>
      <w:tr w:rsidR="00775FB7" w:rsidRPr="00583680" w:rsidTr="0071610E">
        <w:tc>
          <w:tcPr>
            <w:tcW w:w="10773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Архитектура и дизайн — конструктивные искусства в ряду пространственных искусств. 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Мир,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который создает человек 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 xml:space="preserve">Художник — дизайн — архитектура. Искусство композиции — 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83680">
              <w:rPr>
                <w:rFonts w:ascii="Times New Roman" w:hAnsi="Times New Roman"/>
                <w:b/>
              </w:rPr>
              <w:t>основа дизайна и архитектуры (8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Возникновение архитектуры и дизайна на разных этапах общественного развития. Дизайн и архитектура как создатели «второй природы», рукотворной среды нашего обитания. Единство целесообразности и красоты, функционального и художественного.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Композиция как основа реализации замысла в любой творческой деятельности. Плоскостная композиция в д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зайне. Элементы композиции в графическом дизайне: пятно, линия, цвет, буква, текст и изображение. Осно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ные композиционные приемы: поиск уравновешенности (симметрия и асимметрия, динамическое равновесие), динамика и статика, ритм, цветовая гармония.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Разнообразные формы графического дизайна, его художественно-композиционные, визуально - психологич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 xml:space="preserve">ские и социальные аспекты. </w:t>
            </w:r>
          </w:p>
          <w:p w:rsidR="00775FB7" w:rsidRPr="00583680" w:rsidRDefault="00775FB7" w:rsidP="005B1796">
            <w:pPr>
              <w:pStyle w:val="NoSpacing"/>
            </w:pPr>
          </w:p>
        </w:tc>
      </w:tr>
      <w:tr w:rsidR="00775FB7" w:rsidRPr="00583680" w:rsidTr="00803ED5">
        <w:tc>
          <w:tcPr>
            <w:tcW w:w="1985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Основы комп</w:t>
            </w:r>
            <w:r w:rsidRPr="00583680">
              <w:rPr>
                <w:rFonts w:ascii="Times New Roman" w:hAnsi="Times New Roman"/>
                <w:b/>
                <w:bCs/>
              </w:rPr>
              <w:t>о</w:t>
            </w:r>
            <w:r w:rsidRPr="00583680">
              <w:rPr>
                <w:rFonts w:ascii="Times New Roman" w:hAnsi="Times New Roman"/>
                <w:b/>
                <w:bCs/>
              </w:rPr>
              <w:t>зиции в конс</w:t>
            </w:r>
            <w:r w:rsidRPr="00583680">
              <w:rPr>
                <w:rFonts w:ascii="Times New Roman" w:hAnsi="Times New Roman"/>
                <w:b/>
                <w:bCs/>
              </w:rPr>
              <w:t>т</w:t>
            </w:r>
            <w:r w:rsidRPr="00583680">
              <w:rPr>
                <w:rFonts w:ascii="Times New Roman" w:hAnsi="Times New Roman"/>
                <w:b/>
                <w:bCs/>
              </w:rPr>
              <w:t>руктивных и</w:t>
            </w:r>
            <w:r w:rsidRPr="00583680">
              <w:rPr>
                <w:rFonts w:ascii="Times New Roman" w:hAnsi="Times New Roman"/>
                <w:b/>
                <w:bCs/>
              </w:rPr>
              <w:t>с</w:t>
            </w:r>
            <w:r w:rsidRPr="00583680">
              <w:rPr>
                <w:rFonts w:ascii="Times New Roman" w:hAnsi="Times New Roman"/>
                <w:b/>
                <w:bCs/>
              </w:rPr>
              <w:t>кусствах.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Гармония, ко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траст и выраз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тельность плос</w:t>
            </w:r>
            <w:r w:rsidRPr="00583680">
              <w:rPr>
                <w:rFonts w:ascii="Times New Roman" w:hAnsi="Times New Roman"/>
              </w:rPr>
              <w:softHyphen/>
              <w:t>костной композ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ции, или «Внесем порядок в хаос!»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742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Объемно-пространственная иплос</w:t>
            </w:r>
            <w:r w:rsidRPr="00583680">
              <w:rPr>
                <w:rFonts w:ascii="Times New Roman" w:hAnsi="Times New Roman"/>
              </w:rPr>
              <w:softHyphen/>
              <w:t>костная ко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позиции.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Основные типы композиций: сим</w:t>
            </w:r>
            <w:r w:rsidRPr="00583680">
              <w:rPr>
                <w:rFonts w:ascii="Times New Roman" w:hAnsi="Times New Roman"/>
              </w:rPr>
              <w:softHyphen/>
              <w:t>метричная и асимметричная, фронталь</w:t>
            </w:r>
            <w:r w:rsidRPr="00583680">
              <w:rPr>
                <w:rFonts w:ascii="Times New Roman" w:hAnsi="Times New Roman"/>
              </w:rPr>
              <w:softHyphen/>
              <w:t>ная и глубинная. Гармония и контраст, баланс масс и динамич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ское равнове</w:t>
            </w:r>
            <w:r w:rsidRPr="00583680">
              <w:rPr>
                <w:rFonts w:ascii="Times New Roman" w:hAnsi="Times New Roman"/>
              </w:rPr>
              <w:softHyphen/>
              <w:t>сие, движение и статика, ритм, замкну</w:t>
            </w:r>
            <w:r w:rsidRPr="00583680">
              <w:rPr>
                <w:rFonts w:ascii="Times New Roman" w:hAnsi="Times New Roman"/>
              </w:rPr>
              <w:softHyphen/>
              <w:t>тость и разомкнутость композиции (все вариации рассматриваются на примереупра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нений с простейшими форма</w:t>
            </w:r>
            <w:r w:rsidRPr="00583680">
              <w:rPr>
                <w:rFonts w:ascii="Times New Roman" w:hAnsi="Times New Roman"/>
              </w:rPr>
              <w:softHyphen/>
              <w:t>ми — прямоугол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ники, квадраты).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«Основы композиции в графическом д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зайне» (зрительное рав</w:t>
            </w:r>
            <w:r w:rsidRPr="00583680">
              <w:rPr>
                <w:rFonts w:ascii="Times New Roman" w:hAnsi="Times New Roman"/>
              </w:rPr>
              <w:softHyphen/>
              <w:t>новесие масс в композ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ции, динами</w:t>
            </w:r>
            <w:r w:rsidRPr="00583680">
              <w:rPr>
                <w:rFonts w:ascii="Times New Roman" w:hAnsi="Times New Roman"/>
              </w:rPr>
              <w:softHyphen/>
              <w:t>ческое равновесие в композиции, гар</w:t>
            </w:r>
            <w:r w:rsidRPr="00583680">
              <w:rPr>
                <w:rFonts w:ascii="Times New Roman" w:hAnsi="Times New Roman"/>
              </w:rPr>
              <w:softHyphen/>
              <w:t>мония, сгущенность и разреженность фо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мы).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 (не более 1/4 машинопи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ного листа), ножницы, клей, фломастер.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Находить </w:t>
            </w:r>
            <w:r w:rsidRPr="00583680">
              <w:rPr>
                <w:rFonts w:ascii="Times New Roman" w:hAnsi="Times New Roman"/>
              </w:rPr>
              <w:t>в окружающем рукотвор</w:t>
            </w:r>
            <w:r w:rsidRPr="00583680">
              <w:rPr>
                <w:rFonts w:ascii="Times New Roman" w:hAnsi="Times New Roman"/>
              </w:rPr>
              <w:softHyphen/>
              <w:t>ном мире примеры плоскостных и объ</w:t>
            </w:r>
            <w:r w:rsidRPr="00583680">
              <w:rPr>
                <w:rFonts w:ascii="Times New Roman" w:hAnsi="Times New Roman"/>
              </w:rPr>
              <w:softHyphen/>
              <w:t>емно- пространственных композиций.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Выбирать способы </w:t>
            </w:r>
            <w:r w:rsidRPr="00583680">
              <w:rPr>
                <w:rFonts w:ascii="Times New Roman" w:hAnsi="Times New Roman"/>
              </w:rPr>
              <w:t>компоновки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зиции и составлять различные плоск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стные композиции из 1—4 и бо</w:t>
            </w:r>
            <w:r w:rsidRPr="00583680">
              <w:rPr>
                <w:rFonts w:ascii="Times New Roman" w:hAnsi="Times New Roman"/>
              </w:rPr>
              <w:softHyphen/>
              <w:t>лее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стейших форм (прямоугольни</w:t>
            </w:r>
            <w:r w:rsidRPr="00583680">
              <w:rPr>
                <w:rFonts w:ascii="Times New Roman" w:hAnsi="Times New Roman"/>
              </w:rPr>
              <w:softHyphen/>
              <w:t>ков), ра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полагая их по принципу сим</w:t>
            </w:r>
            <w:r w:rsidRPr="00583680">
              <w:rPr>
                <w:rFonts w:ascii="Times New Roman" w:hAnsi="Times New Roman"/>
              </w:rPr>
              <w:softHyphen/>
              <w:t>метрии или динамического равновесия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Добиваться </w:t>
            </w:r>
            <w:r w:rsidRPr="00583680">
              <w:rPr>
                <w:rFonts w:ascii="Times New Roman" w:hAnsi="Times New Roman"/>
              </w:rPr>
              <w:t>эмоциональной выра</w:t>
            </w:r>
            <w:r w:rsidRPr="00583680">
              <w:rPr>
                <w:rFonts w:ascii="Times New Roman" w:hAnsi="Times New Roman"/>
              </w:rPr>
              <w:softHyphen/>
              <w:t>зительности (в практической работе), применяя композиционную доминанту и ритмическое расположение элемен</w:t>
            </w:r>
            <w:r w:rsidRPr="00583680">
              <w:rPr>
                <w:rFonts w:ascii="Times New Roman" w:hAnsi="Times New Roman"/>
              </w:rPr>
              <w:softHyphen/>
              <w:t>тов.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передавать </w:t>
            </w:r>
            <w:r w:rsidRPr="00583680">
              <w:rPr>
                <w:rFonts w:ascii="Times New Roman" w:hAnsi="Times New Roman"/>
              </w:rPr>
              <w:t>в учебных 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ботах движение, статику и компози</w:t>
            </w:r>
            <w:r w:rsidRPr="00583680">
              <w:rPr>
                <w:rFonts w:ascii="Times New Roman" w:hAnsi="Times New Roman"/>
              </w:rPr>
              <w:softHyphen/>
              <w:t>ционный ритм.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1985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Прямые линии и орга</w:t>
            </w:r>
            <w:r w:rsidRPr="00583680">
              <w:rPr>
                <w:rFonts w:ascii="Times New Roman" w:hAnsi="Times New Roman"/>
              </w:rPr>
              <w:softHyphen/>
              <w:t>низация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странства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742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Решение с помощью простейших композиц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онных элементов художественно-эмоциональных задач. Ритм и движение,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реженность и сгущенность.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Прямые линии: соединение элемен</w:t>
            </w:r>
            <w:r w:rsidRPr="00583680">
              <w:rPr>
                <w:rFonts w:ascii="Times New Roman" w:hAnsi="Times New Roman"/>
              </w:rPr>
              <w:softHyphen/>
              <w:t>тов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зиции и членение плоскости. Образно-художественная осмыслен</w:t>
            </w:r>
            <w:r w:rsidRPr="00583680">
              <w:rPr>
                <w:rFonts w:ascii="Times New Roman" w:hAnsi="Times New Roman"/>
              </w:rPr>
              <w:softHyphen/>
              <w:t>ность простейших плоскостных компо</w:t>
            </w:r>
            <w:r w:rsidRPr="00583680">
              <w:rPr>
                <w:rFonts w:ascii="Times New Roman" w:hAnsi="Times New Roman"/>
              </w:rPr>
              <w:softHyphen/>
              <w:t>зиций. Монтажность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единений эле</w:t>
            </w:r>
            <w:r w:rsidRPr="00583680">
              <w:rPr>
                <w:rFonts w:ascii="Times New Roman" w:hAnsi="Times New Roman"/>
              </w:rPr>
              <w:softHyphen/>
              <w:t>ментов, порождающая новый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«Прямые линии — эле</w:t>
            </w:r>
            <w:r w:rsidRPr="00583680">
              <w:rPr>
                <w:rFonts w:ascii="Times New Roman" w:hAnsi="Times New Roman"/>
              </w:rPr>
              <w:softHyphen/>
              <w:t>мент организации плоскостной компо</w:t>
            </w:r>
            <w:r w:rsidRPr="00583680">
              <w:rPr>
                <w:rFonts w:ascii="Times New Roman" w:hAnsi="Times New Roman"/>
              </w:rPr>
              <w:softHyphen/>
              <w:t>зиции».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клей, ножни</w:t>
            </w:r>
            <w:r w:rsidRPr="00583680">
              <w:rPr>
                <w:rFonts w:ascii="Times New Roman" w:hAnsi="Times New Roman"/>
              </w:rPr>
              <w:softHyphen/>
              <w:t>цы (или ко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пьютер).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 и объяснять</w:t>
            </w:r>
            <w:r w:rsidRPr="00583680">
              <w:rPr>
                <w:rFonts w:ascii="Times New Roman" w:hAnsi="Times New Roman"/>
              </w:rPr>
              <w:t>, какова роль прямых линий в организации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Использовать</w:t>
            </w:r>
            <w:r w:rsidRPr="00583680">
              <w:rPr>
                <w:rFonts w:ascii="Times New Roman" w:hAnsi="Times New Roman"/>
              </w:rPr>
              <w:t xml:space="preserve"> прямые линии для св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зывания отдельных элементов в единое композиционное целое или, исходя из образного замысла, членить композиц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онное пространство при помощи линий.</w:t>
            </w:r>
          </w:p>
        </w:tc>
      </w:tr>
      <w:tr w:rsidR="00775FB7" w:rsidRPr="00583680" w:rsidTr="00803ED5">
        <w:tc>
          <w:tcPr>
            <w:tcW w:w="1985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— элемент композиционного творчества. Св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бодные формы: линии и тоновые пятна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742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Функциональные задачи цвета в конструкти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ных искусствах. Примене</w:t>
            </w:r>
            <w:r w:rsidRPr="00583680">
              <w:rPr>
                <w:rFonts w:ascii="Times New Roman" w:hAnsi="Times New Roman"/>
              </w:rPr>
              <w:softHyphen/>
              <w:t>ние локального цвета. Сближенность цветов и контраст. Цветовой акцент, ритм цветовых форм, доминанта. Выр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зительность линии и пятна, интонационность и многоплановость.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«Акцентирующая роль цвета в организ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ции композиционного пространства»; выпо</w:t>
            </w:r>
            <w:r w:rsidRPr="00583680">
              <w:rPr>
                <w:rFonts w:ascii="Times New Roman" w:hAnsi="Times New Roman"/>
              </w:rPr>
              <w:t>л</w:t>
            </w:r>
            <w:r w:rsidRPr="00583680">
              <w:rPr>
                <w:rFonts w:ascii="Times New Roman" w:hAnsi="Times New Roman"/>
              </w:rPr>
              <w:t xml:space="preserve">нение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аналити</w:t>
            </w:r>
            <w:r w:rsidRPr="00583680">
              <w:rPr>
                <w:rFonts w:ascii="Times New Roman" w:hAnsi="Times New Roman"/>
              </w:rPr>
              <w:softHyphen/>
              <w:t>ческой работы по теме «Абстрактные формы в искусстве».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ножницы, клей; живопи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ные или графические материалы (по выбору).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>роль цвета в конструк</w:t>
            </w:r>
            <w:r w:rsidRPr="00583680">
              <w:rPr>
                <w:rFonts w:ascii="Times New Roman" w:hAnsi="Times New Roman"/>
              </w:rPr>
              <w:softHyphen/>
              <w:t>тивных искусствах.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</w:rPr>
              <w:t>технологию использова</w:t>
            </w:r>
            <w:r w:rsidRPr="00583680">
              <w:rPr>
                <w:rFonts w:ascii="Times New Roman" w:hAnsi="Times New Roman"/>
              </w:rPr>
              <w:softHyphen/>
              <w:t>ния цвета в живописи и в конструктив</w:t>
            </w:r>
            <w:r w:rsidRPr="00583680">
              <w:rPr>
                <w:rFonts w:ascii="Times New Roman" w:hAnsi="Times New Roman"/>
              </w:rPr>
              <w:softHyphen/>
              <w:t>ных искусствах.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Применять </w:t>
            </w:r>
            <w:r w:rsidRPr="00583680">
              <w:rPr>
                <w:rFonts w:ascii="Times New Roman" w:hAnsi="Times New Roman"/>
              </w:rPr>
              <w:t>цвет в графических ком</w:t>
            </w:r>
            <w:r w:rsidRPr="00583680">
              <w:rPr>
                <w:rFonts w:ascii="Times New Roman" w:hAnsi="Times New Roman"/>
              </w:rPr>
              <w:softHyphen/>
              <w:t>позициях как акцент или доминанту.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1985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Буква — строка — текст. Искусство шрифта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742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Буква как изобразительно-смысло</w:t>
            </w:r>
            <w:r w:rsidRPr="00583680">
              <w:rPr>
                <w:rFonts w:ascii="Times New Roman" w:hAnsi="Times New Roman"/>
              </w:rPr>
              <w:softHyphen/>
              <w:t>вой символ звука. Буква и искусствошрифта, шриф</w:t>
            </w:r>
            <w:r w:rsidRPr="00583680">
              <w:rPr>
                <w:rFonts w:ascii="Times New Roman" w:hAnsi="Times New Roman"/>
              </w:rPr>
              <w:softHyphen/>
              <w:t>товые гарнитуры. Шрифт и содержание текста.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Понимание печатного слова, типо</w:t>
            </w:r>
            <w:r w:rsidRPr="00583680">
              <w:rPr>
                <w:rFonts w:ascii="Times New Roman" w:hAnsi="Times New Roman"/>
              </w:rPr>
              <w:softHyphen/>
              <w:t>графской строки как элементов плос</w:t>
            </w:r>
            <w:r w:rsidRPr="00583680">
              <w:rPr>
                <w:rFonts w:ascii="Times New Roman" w:hAnsi="Times New Roman"/>
              </w:rPr>
              <w:softHyphen/>
              <w:t>костной композиции. Логотип.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аналитичес</w:t>
            </w:r>
            <w:r w:rsidRPr="00583680">
              <w:rPr>
                <w:rFonts w:ascii="Times New Roman" w:hAnsi="Times New Roman"/>
              </w:rPr>
              <w:softHyphen/>
              <w:t>ких и практ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ческих работ по теме «Буква — изобразител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ный элемент композиции».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ножницы, клей, флом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стер (или компьютер).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</w:t>
            </w:r>
            <w:r w:rsidRPr="00583680">
              <w:rPr>
                <w:rFonts w:ascii="Times New Roman" w:hAnsi="Times New Roman"/>
              </w:rPr>
              <w:t xml:space="preserve"> букву как исторически сл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жившееся обозначение звука.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Различать </w:t>
            </w:r>
            <w:r w:rsidRPr="00583680">
              <w:rPr>
                <w:rFonts w:ascii="Times New Roman" w:hAnsi="Times New Roman"/>
              </w:rPr>
              <w:t>«архитектуру» шрифта и особенности шрифтовых гарнитур.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Применять </w:t>
            </w:r>
            <w:r w:rsidRPr="00583680">
              <w:rPr>
                <w:rFonts w:ascii="Times New Roman" w:hAnsi="Times New Roman"/>
              </w:rPr>
              <w:t>печатное слово, типо</w:t>
            </w:r>
            <w:r w:rsidRPr="00583680">
              <w:rPr>
                <w:rFonts w:ascii="Times New Roman" w:hAnsi="Times New Roman"/>
              </w:rPr>
              <w:softHyphen/>
              <w:t>графскую строку в качестве элементов графической композиции.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1985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Когда текст и изоб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ражение вместе. </w:t>
            </w:r>
            <w:r w:rsidRPr="00583680">
              <w:rPr>
                <w:rFonts w:ascii="Times New Roman" w:hAnsi="Times New Roman"/>
              </w:rPr>
              <w:t>Композ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ционные ос</w:t>
            </w:r>
            <w:r w:rsidRPr="00583680">
              <w:rPr>
                <w:rFonts w:ascii="Times New Roman" w:hAnsi="Times New Roman"/>
              </w:rPr>
              <w:softHyphen/>
              <w:t>новы макетирования в графическом д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зайне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шрифта, «арх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 xml:space="preserve">тектура» </w:t>
            </w:r>
          </w:p>
        </w:tc>
        <w:tc>
          <w:tcPr>
            <w:tcW w:w="4742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Синтез слова и изображения в ис</w:t>
            </w:r>
            <w:r w:rsidRPr="00583680">
              <w:rPr>
                <w:rFonts w:ascii="Times New Roman" w:hAnsi="Times New Roman"/>
              </w:rPr>
              <w:softHyphen/>
              <w:t>кусстве плак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та, монтажность их соеди</w:t>
            </w:r>
            <w:r w:rsidRPr="00583680">
              <w:rPr>
                <w:rFonts w:ascii="Times New Roman" w:hAnsi="Times New Roman"/>
              </w:rPr>
              <w:softHyphen/>
              <w:t>нения, образно-информационная цель</w:t>
            </w:r>
            <w:r w:rsidRPr="00583680">
              <w:rPr>
                <w:rFonts w:ascii="Times New Roman" w:hAnsi="Times New Roman"/>
              </w:rPr>
              <w:softHyphen/>
              <w:t>ность. Стилистика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бражений и способы их композиционного ра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положения в пространстве плаката и поздрав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</w:t>
            </w:r>
            <w:r w:rsidRPr="00583680">
              <w:rPr>
                <w:rFonts w:ascii="Times New Roman" w:hAnsi="Times New Roman"/>
              </w:rPr>
              <w:softHyphen/>
              <w:t>ной открытки.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«Изображение — образ</w:t>
            </w:r>
            <w:r w:rsidRPr="00583680">
              <w:rPr>
                <w:rFonts w:ascii="Times New Roman" w:hAnsi="Times New Roman"/>
              </w:rPr>
              <w:softHyphen/>
              <w:t>ный элемент ко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позиции на примере макетирования эскиза пл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ката и от</w:t>
            </w:r>
            <w:r w:rsidRPr="00583680">
              <w:rPr>
                <w:rFonts w:ascii="Times New Roman" w:hAnsi="Times New Roman"/>
              </w:rPr>
              <w:softHyphen/>
              <w:t>крытки».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  <w:iCs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  <w:iCs/>
              </w:rPr>
              <w:t>бумага, фотоизображе</w:t>
            </w:r>
            <w:r w:rsidRPr="00583680">
              <w:rPr>
                <w:rFonts w:ascii="Times New Roman" w:hAnsi="Times New Roman"/>
                <w:iCs/>
              </w:rPr>
              <w:softHyphen/>
              <w:t>ния, ножн</w:t>
            </w:r>
            <w:r w:rsidRPr="00583680">
              <w:rPr>
                <w:rFonts w:ascii="Times New Roman" w:hAnsi="Times New Roman"/>
                <w:iCs/>
              </w:rPr>
              <w:t>и</w:t>
            </w:r>
            <w:r w:rsidRPr="00583680">
              <w:rPr>
                <w:rFonts w:ascii="Times New Roman" w:hAnsi="Times New Roman"/>
                <w:iCs/>
              </w:rPr>
              <w:t>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образно-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 xml:space="preserve">формационную цельность синтеза слова и изображения в плакате и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рек</w:t>
            </w:r>
            <w:r w:rsidRPr="00583680">
              <w:rPr>
                <w:rFonts w:ascii="Times New Roman" w:hAnsi="Times New Roman"/>
              </w:rPr>
              <w:softHyphen/>
              <w:t>ламе.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творческую работу в ма</w:t>
            </w:r>
            <w:r w:rsidRPr="00583680">
              <w:rPr>
                <w:rFonts w:ascii="Times New Roman" w:hAnsi="Times New Roman"/>
              </w:rPr>
              <w:softHyphen/>
              <w:t>териале.</w:t>
            </w:r>
          </w:p>
        </w:tc>
      </w:tr>
      <w:tr w:rsidR="00775FB7" w:rsidRPr="00583680" w:rsidTr="00803ED5">
        <w:tc>
          <w:tcPr>
            <w:tcW w:w="1985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pict>
                <v:shape id="Поле 4" o:spid="_x0000_s1030" type="#_x0000_t202" style="position:absolute;margin-left:11.7pt;margin-top:.05pt;width:3.55pt;height:3.55pt;z-index:-251656704;visibility:visible;mso-wrap-distance-left:5pt;mso-wrap-distance-right:5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" filled="f" stroked="f">
                  <v:textbox style="mso-next-textbox:#Поле 4" inset="0,0,0,0">
                    <w:txbxContent>
                      <w:p w:rsidR="00775FB7" w:rsidRDefault="00775FB7" w:rsidP="008C567F">
                        <w:pPr>
                          <w:spacing w:line="490" w:lineRule="exact"/>
                        </w:pPr>
                      </w:p>
                      <w:p w:rsidR="00775FB7" w:rsidRDefault="00775FB7" w:rsidP="008C567F">
                        <w:pPr>
                          <w:keepNext/>
                          <w:keepLines/>
                          <w:spacing w:line="330" w:lineRule="exact"/>
                        </w:pPr>
                      </w:p>
                    </w:txbxContent>
                  </v:textbox>
                  <w10:wrap type="topAndBottom" anchorx="margin" anchory="margin"/>
                </v:shape>
              </w:pict>
            </w:r>
            <w:r w:rsidRPr="00583680">
              <w:rPr>
                <w:rFonts w:ascii="Times New Roman" w:hAnsi="Times New Roman"/>
                <w:b/>
                <w:bCs/>
              </w:rPr>
              <w:t xml:space="preserve">В бескрайнем мире книг и журналов. </w:t>
            </w:r>
            <w:r w:rsidRPr="00583680">
              <w:rPr>
                <w:rFonts w:ascii="Times New Roman" w:hAnsi="Times New Roman"/>
              </w:rPr>
              <w:t>Мн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гообразие форм графического д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зайна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742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Многообразие видов графического дизайна: от визитки до книги. Соединение текста и 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бражения. Элементы,составляющие констру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цию и художественное оформление книги, журнала. Коллажная композиция: об</w:t>
            </w:r>
            <w:r w:rsidRPr="00583680">
              <w:rPr>
                <w:rFonts w:ascii="Times New Roman" w:hAnsi="Times New Roman"/>
              </w:rPr>
              <w:softHyphen/>
              <w:t>разность и технология.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«Коллективная деловая игра: проектир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вание книги (журнала), создание макета журн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ла» (в технике коллажа или на компьютере).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фотоизображе</w:t>
            </w:r>
            <w:r w:rsidRPr="00583680">
              <w:rPr>
                <w:rFonts w:ascii="Times New Roman" w:hAnsi="Times New Roman"/>
              </w:rPr>
              <w:softHyphen/>
              <w:t>ния,фломастер, ножницы, клей (или компь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тер).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Узнавать</w:t>
            </w:r>
            <w:r w:rsidRPr="00583680">
              <w:rPr>
                <w:rFonts w:ascii="Times New Roman" w:hAnsi="Times New Roman"/>
              </w:rPr>
              <w:t xml:space="preserve"> элементы, составляющие конструкцию и художественное офор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ление книги, журнала.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Выбирать и использовать</w:t>
            </w:r>
            <w:r w:rsidRPr="00583680">
              <w:rPr>
                <w:rFonts w:ascii="Times New Roman" w:hAnsi="Times New Roman"/>
              </w:rPr>
              <w:t xml:space="preserve"> различные способы компоновки книжного и жу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нального разворота.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Создавать</w:t>
            </w:r>
            <w:r w:rsidRPr="00583680">
              <w:rPr>
                <w:rFonts w:ascii="Times New Roman" w:hAnsi="Times New Roman"/>
              </w:rPr>
              <w:t xml:space="preserve"> практическую творческую работу в материале.</w:t>
            </w:r>
          </w:p>
        </w:tc>
      </w:tr>
      <w:tr w:rsidR="00775FB7" w:rsidRPr="00583680" w:rsidTr="0071610E">
        <w:tc>
          <w:tcPr>
            <w:tcW w:w="10773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 мире вещей и зданий. (8ч)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От плоскостного изображения — к макетированию объемно-пространственных композиций. Прочтение пл</w:t>
            </w:r>
            <w:r w:rsidRPr="00583680">
              <w:rPr>
                <w:rFonts w:ascii="Times New Roman" w:hAnsi="Times New Roman"/>
                <w:bCs/>
              </w:rPr>
              <w:t>о</w:t>
            </w:r>
            <w:r w:rsidRPr="00583680">
              <w:rPr>
                <w:rFonts w:ascii="Times New Roman" w:hAnsi="Times New Roman"/>
                <w:bCs/>
              </w:rPr>
              <w:t>скостной композиции как «чертежа» пространства. Здание — объем в пространстве и объект в градостроител</w:t>
            </w:r>
            <w:r w:rsidRPr="00583680">
              <w:rPr>
                <w:rFonts w:ascii="Times New Roman" w:hAnsi="Times New Roman"/>
                <w:bCs/>
              </w:rPr>
              <w:t>ь</w:t>
            </w:r>
            <w:r w:rsidRPr="00583680">
              <w:rPr>
                <w:rFonts w:ascii="Times New Roman" w:hAnsi="Times New Roman"/>
                <w:bCs/>
              </w:rPr>
              <w:t>стве.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Основы формообразования. Композиция объемов в структуре зданий. Структура дома и его основные элеме</w:t>
            </w:r>
            <w:r w:rsidRPr="00583680">
              <w:rPr>
                <w:rFonts w:ascii="Times New Roman" w:hAnsi="Times New Roman"/>
                <w:bCs/>
              </w:rPr>
              <w:t>н</w:t>
            </w:r>
            <w:r w:rsidRPr="00583680">
              <w:rPr>
                <w:rFonts w:ascii="Times New Roman" w:hAnsi="Times New Roman"/>
                <w:bCs/>
              </w:rPr>
              <w:t>ты. Развитие строительных технологий и историческое видоизменение основных элементов здания. Унифик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ция — важное звено архитектурно-дизайнерской деятельности. Модуль в конструкции здания. Модульное м</w:t>
            </w:r>
            <w:r w:rsidRPr="00583680">
              <w:rPr>
                <w:rFonts w:ascii="Times New Roman" w:hAnsi="Times New Roman"/>
                <w:bCs/>
              </w:rPr>
              <w:t>а</w:t>
            </w:r>
            <w:r w:rsidRPr="00583680">
              <w:rPr>
                <w:rFonts w:ascii="Times New Roman" w:hAnsi="Times New Roman"/>
                <w:bCs/>
              </w:rPr>
              <w:t>кетирование.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  <w:bCs/>
              </w:rPr>
            </w:pPr>
            <w:r w:rsidRPr="00583680">
              <w:rPr>
                <w:rFonts w:ascii="Times New Roman" w:hAnsi="Times New Roman"/>
                <w:bCs/>
              </w:rPr>
              <w:t>Дизайн как эстетизация машинного тиражирования вещей. Геометрическая структура вещи. Несущая конс</w:t>
            </w:r>
            <w:r w:rsidRPr="00583680">
              <w:rPr>
                <w:rFonts w:ascii="Times New Roman" w:hAnsi="Times New Roman"/>
                <w:bCs/>
              </w:rPr>
              <w:t>т</w:t>
            </w:r>
            <w:r w:rsidRPr="00583680">
              <w:rPr>
                <w:rFonts w:ascii="Times New Roman" w:hAnsi="Times New Roman"/>
                <w:bCs/>
              </w:rPr>
              <w:t>рукция — каркас дома и корпус вещи. Отражение времени в вещи. Взаимосвязь материала и формы в дизайне.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bCs/>
              </w:rPr>
            </w:pPr>
            <w:r w:rsidRPr="00583680">
              <w:rPr>
                <w:rFonts w:ascii="Times New Roman" w:hAnsi="Times New Roman"/>
                <w:bCs/>
              </w:rPr>
              <w:t>Роль цвета в архитектурной композиции и в дизайнерском проекте. Формообразующее и эстетическое знач</w:t>
            </w:r>
            <w:r w:rsidRPr="00583680">
              <w:rPr>
                <w:rFonts w:ascii="Times New Roman" w:hAnsi="Times New Roman"/>
                <w:bCs/>
              </w:rPr>
              <w:t>е</w:t>
            </w:r>
            <w:r w:rsidRPr="00583680">
              <w:rPr>
                <w:rFonts w:ascii="Times New Roman" w:hAnsi="Times New Roman"/>
                <w:bCs/>
              </w:rPr>
              <w:t>ние цвета в архитектуре и дизайне.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Объект и простран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ство. </w:t>
            </w:r>
            <w:r w:rsidRPr="00583680">
              <w:rPr>
                <w:rFonts w:ascii="Times New Roman" w:hAnsi="Times New Roman"/>
              </w:rPr>
              <w:t>От плоскостн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изображения к объем</w:t>
            </w:r>
            <w:r w:rsidRPr="00583680">
              <w:rPr>
                <w:rFonts w:ascii="Times New Roman" w:hAnsi="Times New Roman"/>
              </w:rPr>
              <w:softHyphen/>
              <w:t>ному макету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Композиция плоскостная и прост</w:t>
            </w:r>
            <w:r w:rsidRPr="00583680">
              <w:rPr>
                <w:rFonts w:ascii="Times New Roman" w:hAnsi="Times New Roman"/>
              </w:rPr>
              <w:softHyphen/>
              <w:t>ранственная. Прочтение плоскостной комп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зиции как схематического изоб</w:t>
            </w:r>
            <w:r w:rsidRPr="00583680">
              <w:rPr>
                <w:rFonts w:ascii="Times New Roman" w:hAnsi="Times New Roman"/>
              </w:rPr>
              <w:softHyphen/>
              <w:t>ражения об</w:t>
            </w:r>
            <w:r w:rsidRPr="00583680">
              <w:rPr>
                <w:rFonts w:ascii="Times New Roman" w:hAnsi="Times New Roman"/>
              </w:rPr>
              <w:t>ъ</w:t>
            </w:r>
            <w:r w:rsidRPr="00583680">
              <w:rPr>
                <w:rFonts w:ascii="Times New Roman" w:hAnsi="Times New Roman"/>
              </w:rPr>
              <w:t>емов в пространстве при взгляде на них сверху. Композиция пя</w:t>
            </w:r>
            <w:r w:rsidRPr="00583680">
              <w:rPr>
                <w:rFonts w:ascii="Times New Roman" w:hAnsi="Times New Roman"/>
              </w:rPr>
              <w:softHyphen/>
              <w:t>тен и линий как че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теж объектов в пространстве. Понятие че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тежа как плоскостного изображения объ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мов, когда точка — вертикаль, круг — ци</w:t>
            </w:r>
            <w:r w:rsidRPr="00583680">
              <w:rPr>
                <w:rFonts w:ascii="Times New Roman" w:hAnsi="Times New Roman"/>
              </w:rPr>
              <w:softHyphen/>
              <w:t>линдр или шар, кольцо — цилиндр и т. д. Понимание учащимися проекцион</w:t>
            </w:r>
            <w:r w:rsidRPr="00583680">
              <w:rPr>
                <w:rFonts w:ascii="Times New Roman" w:hAnsi="Times New Roman"/>
              </w:rPr>
              <w:softHyphen/>
              <w:t>ной пр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роды чертежа.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«Соразмерность и про</w:t>
            </w:r>
            <w:r w:rsidRPr="00583680">
              <w:rPr>
                <w:rFonts w:ascii="Times New Roman" w:hAnsi="Times New Roman"/>
              </w:rPr>
              <w:softHyphen/>
              <w:t>порциональность объемов в простран</w:t>
            </w:r>
            <w:r w:rsidRPr="00583680">
              <w:rPr>
                <w:rFonts w:ascii="Times New Roman" w:hAnsi="Times New Roman"/>
              </w:rPr>
              <w:softHyphen/>
              <w:t>стве» (создание объемно-пространст</w:t>
            </w:r>
            <w:r w:rsidRPr="00583680">
              <w:rPr>
                <w:rFonts w:ascii="Times New Roman" w:hAnsi="Times New Roman"/>
              </w:rPr>
              <w:softHyphen/>
              <w:t>венных макетов)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</w:t>
            </w:r>
            <w:r w:rsidRPr="00583680">
              <w:rPr>
                <w:rFonts w:ascii="Times New Roman" w:hAnsi="Times New Roman"/>
              </w:rPr>
              <w:t>: бумага, ножницы, клей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</w:rPr>
              <w:t>пространственное вооб</w:t>
            </w:r>
            <w:r w:rsidRPr="00583680">
              <w:rPr>
                <w:rFonts w:ascii="Times New Roman" w:hAnsi="Times New Roman"/>
              </w:rPr>
              <w:softHyphen/>
              <w:t>ражение.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>плоскостную компози</w:t>
            </w:r>
            <w:r w:rsidRPr="00583680">
              <w:rPr>
                <w:rFonts w:ascii="Times New Roman" w:hAnsi="Times New Roman"/>
              </w:rPr>
              <w:softHyphen/>
              <w:t>цию как возможное схематическое изобр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жение объемов при взгляде на них све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ху.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>чертеж как плоскост</w:t>
            </w:r>
            <w:r w:rsidRPr="00583680">
              <w:rPr>
                <w:rFonts w:ascii="Times New Roman" w:hAnsi="Times New Roman"/>
              </w:rPr>
              <w:softHyphen/>
              <w:t>ное изображение объемов, когда точ</w:t>
            </w:r>
            <w:r w:rsidRPr="00583680">
              <w:rPr>
                <w:rFonts w:ascii="Times New Roman" w:hAnsi="Times New Roman"/>
              </w:rPr>
              <w:softHyphen/>
              <w:t>ка — вертикаль, круг — цилиндр, шар и т. д.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Применять </w:t>
            </w:r>
            <w:r w:rsidRPr="00583680">
              <w:rPr>
                <w:rFonts w:ascii="Times New Roman" w:hAnsi="Times New Roman"/>
              </w:rPr>
              <w:t>в создаваемых простран</w:t>
            </w:r>
            <w:r w:rsidRPr="00583680">
              <w:rPr>
                <w:rFonts w:ascii="Times New Roman" w:hAnsi="Times New Roman"/>
              </w:rPr>
              <w:softHyphen/>
              <w:t>ственных композициях доминантный объект и вспомогательные соедини</w:t>
            </w:r>
            <w:r w:rsidRPr="00583680">
              <w:rPr>
                <w:rFonts w:ascii="Times New Roman" w:hAnsi="Times New Roman"/>
              </w:rPr>
              <w:softHyphen/>
              <w:t>тельные элементы.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Взаимосвязь объе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тов в архитектурном макете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Прочтение по рисунку простых гео</w:t>
            </w:r>
            <w:r w:rsidRPr="00583680">
              <w:rPr>
                <w:rFonts w:ascii="Times New Roman" w:hAnsi="Times New Roman"/>
              </w:rPr>
              <w:softHyphen/>
              <w:t>метрическихтел, а также прямых, ломаных, кривых линий. Конструирова</w:t>
            </w:r>
            <w:r w:rsidRPr="00583680">
              <w:rPr>
                <w:rFonts w:ascii="Times New Roman" w:hAnsi="Times New Roman"/>
              </w:rPr>
              <w:softHyphen/>
              <w:t>ние их в объеме и применение в прост</w:t>
            </w:r>
            <w:r w:rsidRPr="00583680">
              <w:rPr>
                <w:rFonts w:ascii="Times New Roman" w:hAnsi="Times New Roman"/>
              </w:rPr>
              <w:softHyphen/>
              <w:t>ранственно-макетных композициях. Вспомогательные соедин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тельные элементы в пространственной ко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пози</w:t>
            </w:r>
            <w:r w:rsidRPr="00583680">
              <w:rPr>
                <w:rFonts w:ascii="Times New Roman" w:hAnsi="Times New Roman"/>
              </w:rPr>
              <w:softHyphen/>
              <w:t>ции. Понятие рельефа местности и спо</w:t>
            </w:r>
            <w:r w:rsidRPr="00583680">
              <w:rPr>
                <w:rFonts w:ascii="Times New Roman" w:hAnsi="Times New Roman"/>
              </w:rPr>
              <w:softHyphen/>
              <w:t>собы его обозначения на макете. Дизайн проекта: введение монохромного цвета.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практической работы по теме «Композиционная вза</w:t>
            </w:r>
            <w:r w:rsidRPr="00583680">
              <w:rPr>
                <w:rFonts w:ascii="Times New Roman" w:hAnsi="Times New Roman"/>
              </w:rPr>
              <w:softHyphen/>
              <w:t>имосвязь об</w:t>
            </w:r>
            <w:r w:rsidRPr="00583680">
              <w:rPr>
                <w:rFonts w:ascii="Times New Roman" w:hAnsi="Times New Roman"/>
              </w:rPr>
              <w:t>ъ</w:t>
            </w:r>
            <w:r w:rsidRPr="00583680">
              <w:rPr>
                <w:rFonts w:ascii="Times New Roman" w:hAnsi="Times New Roman"/>
              </w:rPr>
              <w:t>ектов в макете» (создание объемно-пространственного макета из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2 - 3 объемов).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Анализировать</w:t>
            </w:r>
            <w:r w:rsidRPr="00583680">
              <w:rPr>
                <w:rFonts w:ascii="Times New Roman" w:hAnsi="Times New Roman"/>
              </w:rPr>
              <w:t xml:space="preserve"> композицию объемов, составляющих общий облик, образ 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временной постройки.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Осознавать</w:t>
            </w:r>
            <w:r w:rsidRPr="00583680">
              <w:rPr>
                <w:rFonts w:ascii="Times New Roman" w:hAnsi="Times New Roman"/>
              </w:rPr>
              <w:t xml:space="preserve"> взаимное влияние объемов и их сочетаний на образный характер постройки.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 и объяснять</w:t>
            </w:r>
            <w:r w:rsidRPr="00583680">
              <w:rPr>
                <w:rFonts w:ascii="Times New Roman" w:hAnsi="Times New Roman"/>
              </w:rPr>
              <w:t xml:space="preserve"> взаимосвязь выразительности и целесообразности конструкции.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Овладевать</w:t>
            </w:r>
            <w:r w:rsidRPr="00583680">
              <w:rPr>
                <w:rFonts w:ascii="Times New Roman" w:hAnsi="Times New Roman"/>
              </w:rPr>
              <w:t xml:space="preserve"> способами обозначения на макете рельефа местности и природных объектов.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Использовать</w:t>
            </w:r>
            <w:r w:rsidRPr="00583680">
              <w:rPr>
                <w:rFonts w:ascii="Times New Roman" w:hAnsi="Times New Roman"/>
              </w:rPr>
              <w:t xml:space="preserve"> в макете фактуру пло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костей фасадов для поиска композиц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онной выразительности.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Конструкция: часть и целое. </w:t>
            </w:r>
            <w:r w:rsidRPr="00583680">
              <w:rPr>
                <w:rFonts w:ascii="Times New Roman" w:hAnsi="Times New Roman"/>
              </w:rPr>
              <w:t>Здание как сочетание различных объемов. Понятие модуля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Прослеживание структур зданий раз</w:t>
            </w:r>
            <w:r w:rsidRPr="00583680">
              <w:rPr>
                <w:rFonts w:ascii="Times New Roman" w:hAnsi="Times New Roman"/>
              </w:rPr>
              <w:softHyphen/>
              <w:t>личных архитектурных стилей и эпох. Выявление простых объемов, образую</w:t>
            </w:r>
            <w:r w:rsidRPr="00583680">
              <w:rPr>
                <w:rFonts w:ascii="Times New Roman" w:hAnsi="Times New Roman"/>
              </w:rPr>
              <w:softHyphen/>
              <w:t>щих дом. Взаи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ное влияние объемов и их сочетаний на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разный характер постройки. Баланс фун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циональности ихудожественной красоты здания. Деталь и целое. Достижение выраз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тельности и целесообразности конструкции. Модуль как основа эстетической цельности постройки и домостроитель</w:t>
            </w:r>
            <w:r w:rsidRPr="00583680">
              <w:rPr>
                <w:rFonts w:ascii="Times New Roman" w:hAnsi="Times New Roman"/>
              </w:rPr>
              <w:softHyphen/>
              <w:t>ной индустрии.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темам: «Разнообразие объем</w:t>
            </w:r>
            <w:r w:rsidRPr="00583680">
              <w:rPr>
                <w:rFonts w:ascii="Times New Roman" w:hAnsi="Times New Roman"/>
              </w:rPr>
              <w:softHyphen/>
              <w:t>ных форм, их композиционное услож</w:t>
            </w:r>
            <w:r w:rsidRPr="00583680">
              <w:rPr>
                <w:rFonts w:ascii="Times New Roman" w:hAnsi="Times New Roman"/>
              </w:rPr>
              <w:softHyphen/>
              <w:t>нение», «Соединение объемных форм в единое архитектурное ц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лое», «Модуль какоснова эстетической цельности в конструкции».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 и объяснять</w:t>
            </w:r>
            <w:r w:rsidRPr="00583680">
              <w:rPr>
                <w:rFonts w:ascii="Times New Roman" w:hAnsi="Times New Roman"/>
              </w:rPr>
              <w:t xml:space="preserve"> структуру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личных типов зданий, выявлять гор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зонтальные, вертикальные, наклонные элементы, входящие в них.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Применять</w:t>
            </w:r>
            <w:r w:rsidRPr="00583680">
              <w:rPr>
                <w:rFonts w:ascii="Times New Roman" w:hAnsi="Times New Roman"/>
              </w:rPr>
              <w:t xml:space="preserve"> модульные элементы в 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 xml:space="preserve">дании эскизного макета дома.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Важнейшие архитек</w:t>
            </w:r>
            <w:r w:rsidRPr="00583680">
              <w:rPr>
                <w:rFonts w:ascii="Times New Roman" w:hAnsi="Times New Roman"/>
              </w:rPr>
              <w:softHyphen/>
              <w:t>турные элементы здания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художественной кр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соты здания.</w:t>
            </w: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Рассмотрение различных типов зда</w:t>
            </w:r>
            <w:r w:rsidRPr="00583680">
              <w:rPr>
                <w:rFonts w:ascii="Times New Roman" w:hAnsi="Times New Roman"/>
              </w:rPr>
              <w:softHyphen/>
              <w:t>ний,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явление горизонтальных, верти</w:t>
            </w:r>
            <w:r w:rsidRPr="00583680">
              <w:rPr>
                <w:rFonts w:ascii="Times New Roman" w:hAnsi="Times New Roman"/>
              </w:rPr>
              <w:softHyphen/>
              <w:t>кальных,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клонных элементов, входя</w:t>
            </w:r>
            <w:r w:rsidRPr="00583680">
              <w:rPr>
                <w:rFonts w:ascii="Times New Roman" w:hAnsi="Times New Roman"/>
              </w:rPr>
              <w:softHyphen/>
              <w:t>щих в их структ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ру. Возникновение и историческое развитие главных архитек</w:t>
            </w:r>
            <w:r w:rsidRPr="00583680">
              <w:rPr>
                <w:rFonts w:ascii="Times New Roman" w:hAnsi="Times New Roman"/>
              </w:rPr>
              <w:softHyphen/>
              <w:t>турных элементов здания (перекрытия, стены, окна, двери, крыша, а также ар</w:t>
            </w:r>
            <w:r w:rsidRPr="00583680">
              <w:rPr>
                <w:rFonts w:ascii="Times New Roman" w:hAnsi="Times New Roman"/>
              </w:rPr>
              <w:softHyphen/>
              <w:t>ки, купола, своды, колонны и др.).Использование элементов здания в 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кете архитектурного объекта.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</w:t>
            </w:r>
            <w:r w:rsidRPr="00583680">
              <w:rPr>
                <w:rFonts w:ascii="Times New Roman" w:hAnsi="Times New Roman"/>
              </w:rPr>
              <w:t>: выполнение практических работ по теме «Проектирование объемно-пространственного объекта из важнейших элементов здания» (создание макетов).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бумага, фломастер,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Иметь представление и рассказывать</w:t>
            </w:r>
            <w:r w:rsidRPr="00583680">
              <w:rPr>
                <w:rFonts w:ascii="Times New Roman" w:hAnsi="Times New Roman"/>
              </w:rPr>
              <w:t xml:space="preserve"> о главных архитектурных элементах здания, их изменениях в процессе ист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рического развития.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Создавать</w:t>
            </w:r>
            <w:r w:rsidRPr="00583680">
              <w:rPr>
                <w:rFonts w:ascii="Times New Roman" w:hAnsi="Times New Roman"/>
              </w:rPr>
              <w:t xml:space="preserve"> разнообразные творческие работы (фантазийные конструкции) в материале.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Красота и целесооб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разность. </w:t>
            </w:r>
            <w:r w:rsidRPr="00583680">
              <w:rPr>
                <w:rFonts w:ascii="Times New Roman" w:hAnsi="Times New Roman"/>
              </w:rPr>
              <w:t>Вещь как сочетание объемов и образ времени</w:t>
            </w: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Многообразие мира вещей. Внеш</w:t>
            </w:r>
            <w:r w:rsidRPr="00583680">
              <w:rPr>
                <w:rFonts w:ascii="Times New Roman" w:hAnsi="Times New Roman"/>
              </w:rPr>
              <w:softHyphen/>
              <w:t>ний облик вещи. Выявление сочетаю</w:t>
            </w:r>
            <w:r w:rsidRPr="00583680">
              <w:rPr>
                <w:rFonts w:ascii="Times New Roman" w:hAnsi="Times New Roman"/>
              </w:rPr>
              <w:softHyphen/>
              <w:t>щихся объемов. Функция вещи и целе</w:t>
            </w:r>
            <w:r w:rsidRPr="00583680">
              <w:rPr>
                <w:rFonts w:ascii="Times New Roman" w:hAnsi="Times New Roman"/>
              </w:rPr>
              <w:softHyphen/>
              <w:t>сообразность сочет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ний объемов. Дизайн вещи как искусство и соци</w:t>
            </w:r>
            <w:r w:rsidRPr="00583680">
              <w:rPr>
                <w:rFonts w:ascii="Times New Roman" w:hAnsi="Times New Roman"/>
              </w:rPr>
              <w:softHyphen/>
              <w:t>альное проектирование. Вещь как образ действительности и времени. Со</w:t>
            </w:r>
            <w:r w:rsidRPr="00583680">
              <w:rPr>
                <w:rFonts w:ascii="Times New Roman" w:hAnsi="Times New Roman"/>
              </w:rPr>
              <w:softHyphen/>
              <w:t>четание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разного и рационального. Красота — наиб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лее полное выявление функции вещи.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аналитиче</w:t>
            </w:r>
            <w:r w:rsidRPr="00583680">
              <w:rPr>
                <w:rFonts w:ascii="Times New Roman" w:hAnsi="Times New Roman"/>
              </w:rPr>
              <w:softHyphen/>
              <w:t>ской работы по теме «Аналитическая зарисовка бытового предмета», а также творческой работы «Со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 xml:space="preserve">дание образно </w:t>
            </w:r>
            <w:r w:rsidRPr="00583680">
              <w:rPr>
                <w:rFonts w:ascii="Times New Roman" w:hAnsi="Times New Roman"/>
              </w:rPr>
              <w:softHyphen/>
              <w:t>тематической инсталляции» (портрет человека, портрет времени, портрет времени действия).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графический материал, бумага (для зарисовки); предметы, ве</w:t>
            </w:r>
            <w:r w:rsidRPr="00583680">
              <w:rPr>
                <w:rFonts w:ascii="Times New Roman" w:hAnsi="Times New Roman"/>
              </w:rPr>
              <w:softHyphen/>
              <w:t>щи, рама (для инсталляции).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>общее и различное во вне</w:t>
            </w:r>
            <w:r w:rsidRPr="00583680">
              <w:rPr>
                <w:rFonts w:ascii="Times New Roman" w:hAnsi="Times New Roman"/>
              </w:rPr>
              <w:t>ш</w:t>
            </w:r>
            <w:r w:rsidRPr="00583680">
              <w:rPr>
                <w:rFonts w:ascii="Times New Roman" w:hAnsi="Times New Roman"/>
              </w:rPr>
              <w:t xml:space="preserve">нем облике вещи и здания, </w:t>
            </w:r>
            <w:r w:rsidRPr="00583680">
              <w:rPr>
                <w:rFonts w:ascii="Times New Roman" w:hAnsi="Times New Roman"/>
                <w:b/>
                <w:bCs/>
              </w:rPr>
              <w:t>уметь в</w:t>
            </w:r>
            <w:r w:rsidRPr="00583680">
              <w:rPr>
                <w:rFonts w:ascii="Times New Roman" w:hAnsi="Times New Roman"/>
                <w:b/>
                <w:bCs/>
              </w:rPr>
              <w:t>ы</w:t>
            </w:r>
            <w:r w:rsidRPr="00583680">
              <w:rPr>
                <w:rFonts w:ascii="Times New Roman" w:hAnsi="Times New Roman"/>
                <w:b/>
                <w:bCs/>
              </w:rPr>
              <w:t xml:space="preserve">являть </w:t>
            </w:r>
            <w:r w:rsidRPr="00583680">
              <w:rPr>
                <w:rFonts w:ascii="Times New Roman" w:hAnsi="Times New Roman"/>
              </w:rPr>
              <w:t>сочетание объемов, образую</w:t>
            </w:r>
            <w:r w:rsidRPr="00583680">
              <w:rPr>
                <w:rFonts w:ascii="Times New Roman" w:hAnsi="Times New Roman"/>
              </w:rPr>
              <w:softHyphen/>
              <w:t>щих форму вещи.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>дизайн вещи одновре</w:t>
            </w:r>
            <w:r w:rsidRPr="00583680">
              <w:rPr>
                <w:rFonts w:ascii="Times New Roman" w:hAnsi="Times New Roman"/>
              </w:rPr>
              <w:softHyphen/>
              <w:t>менно как искусство и как социальное прое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 xml:space="preserve">тирование,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уметь объяснять </w:t>
            </w:r>
            <w:r w:rsidRPr="00583680">
              <w:rPr>
                <w:rFonts w:ascii="Times New Roman" w:hAnsi="Times New Roman"/>
              </w:rPr>
              <w:t>это.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Определять </w:t>
            </w:r>
            <w:r w:rsidRPr="00583680">
              <w:rPr>
                <w:rFonts w:ascii="Times New Roman" w:hAnsi="Times New Roman"/>
              </w:rPr>
              <w:t>вещь как объект, несу</w:t>
            </w:r>
            <w:r w:rsidRPr="00583680">
              <w:rPr>
                <w:rFonts w:ascii="Times New Roman" w:hAnsi="Times New Roman"/>
              </w:rPr>
              <w:softHyphen/>
              <w:t>щий отпечаток дня сегодняшнего и вчера</w:t>
            </w:r>
            <w:r w:rsidRPr="00583680">
              <w:rPr>
                <w:rFonts w:ascii="Times New Roman" w:hAnsi="Times New Roman"/>
              </w:rPr>
              <w:t>ш</w:t>
            </w:r>
            <w:r w:rsidRPr="00583680">
              <w:rPr>
                <w:rFonts w:ascii="Times New Roman" w:hAnsi="Times New Roman"/>
              </w:rPr>
              <w:t>него.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творческие работы в ма</w:t>
            </w:r>
            <w:r w:rsidRPr="00583680">
              <w:rPr>
                <w:rFonts w:ascii="Times New Roman" w:hAnsi="Times New Roman"/>
              </w:rPr>
              <w:softHyphen/>
              <w:t>териале.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Форма и материал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Взаимосвязь формы и материала. Влияние функции вещи на материал, из которого она будет создаваться. Роль материала в опред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лении формы. Вли</w:t>
            </w:r>
            <w:r w:rsidRPr="00583680">
              <w:rPr>
                <w:rFonts w:ascii="Times New Roman" w:hAnsi="Times New Roman"/>
              </w:rPr>
              <w:softHyphen/>
              <w:t>яние развития технологий и материалов на изменение формы вещи (например, бытовая аудиотехника — от 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ревянных корпусов к пластиковым обтека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мым формам и т. д.).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«Определяющая роль ма</w:t>
            </w:r>
            <w:r w:rsidRPr="00583680">
              <w:rPr>
                <w:rFonts w:ascii="Times New Roman" w:hAnsi="Times New Roman"/>
              </w:rPr>
              <w:softHyphen/>
              <w:t>териала в 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дании формы, конструк</w:t>
            </w:r>
            <w:r w:rsidRPr="00583680">
              <w:rPr>
                <w:rFonts w:ascii="Times New Roman" w:hAnsi="Times New Roman"/>
              </w:rPr>
              <w:softHyphen/>
              <w:t>ции и назначении вещи» (проекты «Со</w:t>
            </w:r>
            <w:r w:rsidRPr="00583680">
              <w:rPr>
                <w:rFonts w:ascii="Times New Roman" w:hAnsi="Times New Roman"/>
              </w:rPr>
              <w:softHyphen/>
              <w:t>чинение вещи», «Из 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щи — вещь»).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моток проволоки, ко</w:t>
            </w:r>
            <w:r w:rsidRPr="00583680">
              <w:rPr>
                <w:rFonts w:ascii="Times New Roman" w:hAnsi="Times New Roman"/>
              </w:rPr>
              <w:softHyphen/>
              <w:t>мок ваты, кусок стекла или дерева, мех, цепочки, ш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рики и т. п.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объяснять, </w:t>
            </w:r>
            <w:r w:rsidRPr="00583680">
              <w:rPr>
                <w:rFonts w:ascii="Times New Roman" w:hAnsi="Times New Roman"/>
              </w:rPr>
              <w:t>в чем за</w:t>
            </w:r>
            <w:r w:rsidRPr="00583680">
              <w:rPr>
                <w:rFonts w:ascii="Times New Roman" w:hAnsi="Times New Roman"/>
              </w:rPr>
              <w:softHyphen/>
              <w:t>ключается взаимосвязь формы и мате</w:t>
            </w:r>
            <w:r w:rsidRPr="00583680">
              <w:rPr>
                <w:rFonts w:ascii="Times New Roman" w:hAnsi="Times New Roman"/>
              </w:rPr>
              <w:softHyphen/>
              <w:t>риала.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</w:rPr>
              <w:t xml:space="preserve">творческое воображение,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новые фантазийные или ут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литарные функции для старых ве</w:t>
            </w:r>
            <w:r w:rsidRPr="00583680">
              <w:rPr>
                <w:rFonts w:ascii="Times New Roman" w:hAnsi="Times New Roman"/>
              </w:rPr>
              <w:softHyphen/>
              <w:t>щей.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Цвет в архитектуре и дизайне. Роль цвета в формотворчестве</w:t>
            </w: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Эмоциональное и формообразующее знач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 цвета в дизайне и архитекту</w:t>
            </w:r>
            <w:r w:rsidRPr="00583680">
              <w:rPr>
                <w:rFonts w:ascii="Times New Roman" w:hAnsi="Times New Roman"/>
              </w:rPr>
              <w:softHyphen/>
              <w:t xml:space="preserve">ре. Влияние цвета на восприятие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фор</w:t>
            </w:r>
            <w:r w:rsidRPr="00583680">
              <w:rPr>
                <w:rFonts w:ascii="Times New Roman" w:hAnsi="Times New Roman"/>
              </w:rPr>
              <w:softHyphen/>
              <w:t>мы объектов архитектуры и дизайна. О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личие роли цвета в живописи от его назн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чения в конструктивных искусствах. Цвет и окраска. Преобладание локального цвета в дизайне и архитек</w:t>
            </w:r>
            <w:r w:rsidRPr="00583680">
              <w:rPr>
                <w:rFonts w:ascii="Times New Roman" w:hAnsi="Times New Roman"/>
              </w:rPr>
              <w:softHyphen/>
              <w:t>туре. Психологическое воздействие цвета. Влияние на восприятие цвета его нахождения в пространстве арх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тектурно-дизайнерского объекта, формы цве</w:t>
            </w:r>
            <w:r w:rsidRPr="00583680">
              <w:rPr>
                <w:rFonts w:ascii="Times New Roman" w:hAnsi="Times New Roman"/>
              </w:rPr>
              <w:softHyphen/>
              <w:t xml:space="preserve">тового пятна, а также мягкого или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рез</w:t>
            </w:r>
            <w:r w:rsidRPr="00583680">
              <w:rPr>
                <w:rFonts w:ascii="Times New Roman" w:hAnsi="Times New Roman"/>
              </w:rPr>
              <w:softHyphen/>
              <w:t>кого его очертания, яркости цвета. Сп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цифика влияния различных цветов спектра и их тональностей. Фактура цветового покр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тия.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коллективнойпракт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ческой работы по теме «Цвет как констру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тивный, пространствен</w:t>
            </w:r>
            <w:r w:rsidRPr="00583680">
              <w:rPr>
                <w:rFonts w:ascii="Times New Roman" w:hAnsi="Times New Roman"/>
              </w:rPr>
              <w:softHyphen/>
              <w:t>ный и декоративный элемент компози</w:t>
            </w:r>
            <w:r w:rsidRPr="00583680">
              <w:rPr>
                <w:rFonts w:ascii="Times New Roman" w:hAnsi="Times New Roman"/>
              </w:rPr>
              <w:softHyphen/>
              <w:t>ции» (создание комплекта упаковок из 3—5 предметов; макета цвет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вого реше</w:t>
            </w:r>
            <w:r w:rsidRPr="00583680">
              <w:rPr>
                <w:rFonts w:ascii="Times New Roman" w:hAnsi="Times New Roman"/>
              </w:rPr>
              <w:softHyphen/>
              <w:t>ния пространства микрорайона).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цветная и белая бума</w:t>
            </w:r>
            <w:r w:rsidRPr="00583680">
              <w:rPr>
                <w:rFonts w:ascii="Times New Roman" w:hAnsi="Times New Roman"/>
              </w:rPr>
              <w:softHyphen/>
              <w:t>га, выре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ки из фотографий, ткань, фольга и т. д.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Получать представления </w:t>
            </w:r>
            <w:r w:rsidRPr="00583680">
              <w:rPr>
                <w:rFonts w:ascii="Times New Roman" w:hAnsi="Times New Roman"/>
              </w:rPr>
              <w:t>о влия</w:t>
            </w:r>
            <w:r w:rsidRPr="00583680">
              <w:rPr>
                <w:rFonts w:ascii="Times New Roman" w:hAnsi="Times New Roman"/>
              </w:rPr>
              <w:softHyphen/>
              <w:t>нии цвета на восприятие формы объек</w:t>
            </w:r>
            <w:r w:rsidRPr="00583680">
              <w:rPr>
                <w:rFonts w:ascii="Times New Roman" w:hAnsi="Times New Roman"/>
              </w:rPr>
              <w:softHyphen/>
              <w:t>тов архитектуры и дизайна, а также о том, какое значение имеет расположе</w:t>
            </w:r>
            <w:r w:rsidRPr="00583680">
              <w:rPr>
                <w:rFonts w:ascii="Times New Roman" w:hAnsi="Times New Roman"/>
              </w:rPr>
              <w:softHyphen/>
              <w:t>ние цвета в пространстве архитектурно-дизайнерского объекта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 и объяснять</w:t>
            </w:r>
            <w:r w:rsidRPr="00583680">
              <w:rPr>
                <w:rFonts w:ascii="Times New Roman" w:hAnsi="Times New Roman"/>
              </w:rPr>
              <w:t xml:space="preserve"> особенности цвета в живописи, дизайне, архитект</w:t>
            </w:r>
            <w:r w:rsidRPr="00583680">
              <w:rPr>
                <w:rFonts w:ascii="Times New Roman" w:hAnsi="Times New Roman"/>
              </w:rPr>
              <w:t>у</w:t>
            </w:r>
            <w:r w:rsidRPr="00583680">
              <w:rPr>
                <w:rFonts w:ascii="Times New Roman" w:hAnsi="Times New Roman"/>
              </w:rPr>
              <w:t>ре.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Выполнять</w:t>
            </w:r>
            <w:r w:rsidRPr="00583680">
              <w:rPr>
                <w:rFonts w:ascii="Times New Roman" w:hAnsi="Times New Roman"/>
              </w:rPr>
              <w:t xml:space="preserve"> коллективную творческую работу по теме.</w:t>
            </w:r>
          </w:p>
        </w:tc>
      </w:tr>
      <w:tr w:rsidR="00775FB7" w:rsidRPr="00583680" w:rsidTr="0071610E">
        <w:tc>
          <w:tcPr>
            <w:tcW w:w="10773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Город и человек.(12ч)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Исторические аспекты развития художественного языка конструктивных искусств. От шалаша, менгиров и дольменов до индустриального градостроительства. История архитектуры и дизайна как развитие образно ст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левого языка конструктивных искусств и технических возможностей эпохи.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Массово-промышленное производство вещей и зданий, их влияние на образ жизни и сознание людей. Орган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зация городской среды.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Проживание пространства - основа образной выразительности архитектуры.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Взаимосвязь дизайна и архитектуры в обустройстве интерьерных пространств.</w:t>
            </w:r>
          </w:p>
          <w:p w:rsidR="00775FB7" w:rsidRPr="00583680" w:rsidRDefault="00775FB7" w:rsidP="0071610E">
            <w:pPr>
              <w:pStyle w:val="NoSpacing"/>
              <w:jc w:val="both"/>
            </w:pPr>
            <w:r w:rsidRPr="00583680">
              <w:rPr>
                <w:rFonts w:ascii="Times New Roman" w:hAnsi="Times New Roman"/>
              </w:rPr>
              <w:t>Природа в городе или город в природе. Взаимоотношения первичной природы и рукотворного мира, созданн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го человеком. Ландшафтно-парковая архитектура и ландшафтный дизайн. Использование природных и имит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ционных материалов в макете.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Город сквозь вр</w:t>
            </w:r>
            <w:r w:rsidRPr="00583680">
              <w:rPr>
                <w:rFonts w:ascii="Times New Roman" w:hAnsi="Times New Roman"/>
                <w:b/>
                <w:bCs/>
              </w:rPr>
              <w:t>е</w:t>
            </w:r>
            <w:r w:rsidRPr="00583680">
              <w:rPr>
                <w:rFonts w:ascii="Times New Roman" w:hAnsi="Times New Roman"/>
                <w:b/>
                <w:bCs/>
              </w:rPr>
              <w:t>ме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на и страны. 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разы материальной культу</w:t>
            </w:r>
            <w:r w:rsidRPr="00583680">
              <w:rPr>
                <w:rFonts w:ascii="Times New Roman" w:hAnsi="Times New Roman"/>
              </w:rPr>
              <w:softHyphen/>
              <w:t>ры прошлого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Образ и стиль. Смена стилей как отражение эволюции образа жизни, сознания людей и развития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производ</w:t>
            </w:r>
            <w:r w:rsidRPr="00583680">
              <w:rPr>
                <w:rFonts w:ascii="Times New Roman" w:hAnsi="Times New Roman"/>
              </w:rPr>
              <w:softHyphen/>
              <w:t>ственных возможностей. Худож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ственно-аналитический об</w:t>
            </w:r>
            <w:r w:rsidRPr="00583680">
              <w:rPr>
                <w:rFonts w:ascii="Times New Roman" w:hAnsi="Times New Roman"/>
              </w:rPr>
              <w:softHyphen/>
              <w:t>зор развития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разно-стилевого языка архитектуры как эт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пов духовной, художественной и материал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ной куль</w:t>
            </w:r>
            <w:r w:rsidRPr="00583680">
              <w:rPr>
                <w:rFonts w:ascii="Times New Roman" w:hAnsi="Times New Roman"/>
              </w:rPr>
              <w:softHyphen/>
              <w:t xml:space="preserve">туры разных народов и эпох.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Архитек</w:t>
            </w:r>
            <w:r w:rsidRPr="00583680">
              <w:rPr>
                <w:rFonts w:ascii="Times New Roman" w:hAnsi="Times New Roman"/>
              </w:rPr>
              <w:softHyphen/>
              <w:t>тура народного жилища. Храмовая ар</w:t>
            </w:r>
            <w:r w:rsidRPr="00583680">
              <w:rPr>
                <w:rFonts w:ascii="Times New Roman" w:hAnsi="Times New Roman"/>
              </w:rPr>
              <w:softHyphen/>
              <w:t>хитектура. Частный дом.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</w:t>
            </w:r>
            <w:r w:rsidRPr="00583680">
              <w:rPr>
                <w:rFonts w:ascii="Times New Roman" w:hAnsi="Times New Roman"/>
              </w:rPr>
              <w:t>: выполнение работ по теме «Арх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тектурные образы прошлых эпох» (аналит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ческиеработы: зарисовки илиживописные этюды части города, соз</w:t>
            </w:r>
            <w:r w:rsidRPr="00583680">
              <w:rPr>
                <w:rFonts w:ascii="Times New Roman" w:hAnsi="Times New Roman"/>
              </w:rPr>
              <w:softHyphen/>
              <w:t>дание узнаваемого силуэта города из фотоизображений; пра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тическая рабо</w:t>
            </w:r>
            <w:r w:rsidRPr="00583680">
              <w:rPr>
                <w:rFonts w:ascii="Times New Roman" w:hAnsi="Times New Roman"/>
              </w:rPr>
              <w:softHyphen/>
              <w:t>та: фотоколлаж из изображ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ний произ</w:t>
            </w:r>
            <w:r w:rsidRPr="00583680">
              <w:rPr>
                <w:rFonts w:ascii="Times New Roman" w:hAnsi="Times New Roman"/>
              </w:rPr>
              <w:softHyphen/>
              <w:t>ведений архитектуры и дизайна одного стиля).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фломастер, гуашь; фотоиз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бражения, ножницы, бумага,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Иметь общее представление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>расск</w:t>
            </w:r>
            <w:r w:rsidRPr="00583680">
              <w:rPr>
                <w:rFonts w:ascii="Times New Roman" w:hAnsi="Times New Roman"/>
                <w:b/>
                <w:bCs/>
              </w:rPr>
              <w:t>а</w:t>
            </w:r>
            <w:r w:rsidRPr="00583680">
              <w:rPr>
                <w:rFonts w:ascii="Times New Roman" w:hAnsi="Times New Roman"/>
                <w:b/>
                <w:bCs/>
              </w:rPr>
              <w:t xml:space="preserve">зывать </w:t>
            </w:r>
            <w:r w:rsidRPr="00583680">
              <w:rPr>
                <w:rFonts w:ascii="Times New Roman" w:hAnsi="Times New Roman"/>
              </w:rPr>
              <w:t>об особенностях архи</w:t>
            </w:r>
            <w:r w:rsidRPr="00583680">
              <w:rPr>
                <w:rFonts w:ascii="Times New Roman" w:hAnsi="Times New Roman"/>
              </w:rPr>
              <w:softHyphen/>
              <w:t>тектурно-художественных стилей раз</w:t>
            </w:r>
            <w:r w:rsidRPr="00583680">
              <w:rPr>
                <w:rFonts w:ascii="Times New Roman" w:hAnsi="Times New Roman"/>
              </w:rPr>
              <w:softHyphen/>
              <w:t>ных эпох.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значение </w:t>
            </w:r>
            <w:r w:rsidRPr="00583680">
              <w:rPr>
                <w:rFonts w:ascii="Times New Roman" w:hAnsi="Times New Roman"/>
              </w:rPr>
              <w:t>архитектурно- пространственной композиционной до</w:t>
            </w:r>
            <w:r w:rsidRPr="00583680">
              <w:rPr>
                <w:rFonts w:ascii="Times New Roman" w:hAnsi="Times New Roman"/>
              </w:rPr>
              <w:softHyphen/>
              <w:t>минанты во внешнем облике города.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образ материальной куль</w:t>
            </w:r>
            <w:r w:rsidRPr="00583680">
              <w:rPr>
                <w:rFonts w:ascii="Times New Roman" w:hAnsi="Times New Roman"/>
              </w:rPr>
              <w:softHyphen/>
              <w:t>туры прошлого в собственной творче</w:t>
            </w:r>
            <w:r w:rsidRPr="00583680">
              <w:rPr>
                <w:rFonts w:ascii="Times New Roman" w:hAnsi="Times New Roman"/>
              </w:rPr>
              <w:softHyphen/>
              <w:t>ской работе.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Город сегодня и завтра. </w:t>
            </w:r>
            <w:r w:rsidRPr="00583680">
              <w:rPr>
                <w:rFonts w:ascii="Times New Roman" w:hAnsi="Times New Roman"/>
              </w:rPr>
              <w:t>Пути разв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тия современной а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хитек</w:t>
            </w:r>
            <w:r w:rsidRPr="00583680">
              <w:rPr>
                <w:rFonts w:ascii="Times New Roman" w:hAnsi="Times New Roman"/>
              </w:rPr>
              <w:softHyphen/>
              <w:t>туры и дизайна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Архитектурная и градостроительная рев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люция XX века. Ее технологиче</w:t>
            </w:r>
            <w:r w:rsidRPr="00583680">
              <w:rPr>
                <w:rFonts w:ascii="Times New Roman" w:hAnsi="Times New Roman"/>
              </w:rPr>
              <w:softHyphen/>
              <w:t>ские и эст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тические предпосылки и ис</w:t>
            </w:r>
            <w:r w:rsidRPr="00583680">
              <w:rPr>
                <w:rFonts w:ascii="Times New Roman" w:hAnsi="Times New Roman"/>
              </w:rPr>
              <w:softHyphen/>
              <w:t>токи. Социал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ный аспект «перестрой</w:t>
            </w:r>
            <w:r w:rsidRPr="00583680">
              <w:rPr>
                <w:rFonts w:ascii="Times New Roman" w:hAnsi="Times New Roman"/>
              </w:rPr>
              <w:softHyphen/>
              <w:t>ки» в архитектуре.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Отрицание канонов и одновременно испол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зование наследия с учетом ново</w:t>
            </w:r>
            <w:r w:rsidRPr="00583680">
              <w:rPr>
                <w:rFonts w:ascii="Times New Roman" w:hAnsi="Times New Roman"/>
              </w:rPr>
              <w:softHyphen/>
              <w:t>го уровня материально-строительной техники. Пр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оритет функционализма. Проблема урбан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зации ландшафта, безликости и агрессивн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сти среды сов</w:t>
            </w:r>
            <w:r w:rsidRPr="00583680">
              <w:rPr>
                <w:rFonts w:ascii="Times New Roman" w:hAnsi="Times New Roman"/>
              </w:rPr>
              <w:softHyphen/>
              <w:t>ременного гор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да.Современные поиски новой эстети</w:t>
            </w:r>
            <w:r w:rsidRPr="00583680">
              <w:rPr>
                <w:rFonts w:ascii="Times New Roman" w:hAnsi="Times New Roman"/>
              </w:rPr>
              <w:softHyphen/>
              <w:t>ки а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хитектурного решения в градо</w:t>
            </w:r>
            <w:r w:rsidRPr="00583680">
              <w:rPr>
                <w:rFonts w:ascii="Times New Roman" w:hAnsi="Times New Roman"/>
              </w:rPr>
              <w:softHyphen/>
              <w:t>строительстве.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«Образ современного го</w:t>
            </w:r>
            <w:r w:rsidRPr="00583680">
              <w:rPr>
                <w:rFonts w:ascii="Times New Roman" w:hAnsi="Times New Roman"/>
              </w:rPr>
              <w:softHyphen/>
              <w:t>рода и архите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турного стиля будущего» (коллаж; графич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ская фантазийная за</w:t>
            </w:r>
            <w:r w:rsidRPr="00583680">
              <w:rPr>
                <w:rFonts w:ascii="Times New Roman" w:hAnsi="Times New Roman"/>
              </w:rPr>
              <w:softHyphen/>
              <w:t>рисовка города будущ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го; графическая «визитная карточка» одной из столиц мира).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материалы для колла</w:t>
            </w:r>
            <w:r w:rsidRPr="00583680">
              <w:rPr>
                <w:rFonts w:ascii="Times New Roman" w:hAnsi="Times New Roman"/>
              </w:rPr>
              <w:softHyphen/>
              <w:t>жа; граф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ческие материалы (по выбо</w:t>
            </w:r>
            <w:r w:rsidRPr="00583680">
              <w:rPr>
                <w:rFonts w:ascii="Times New Roman" w:hAnsi="Times New Roman"/>
              </w:rPr>
              <w:softHyphen/>
              <w:t>ру), бумага.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Осознавать</w:t>
            </w:r>
            <w:r w:rsidRPr="00583680">
              <w:rPr>
                <w:rFonts w:ascii="Times New Roman" w:hAnsi="Times New Roman"/>
              </w:rPr>
              <w:t xml:space="preserve"> современный уровень 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вития технологий и материалов, испол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зуемых в архитектуре и строительстве.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</w:t>
            </w:r>
            <w:r w:rsidRPr="00583680">
              <w:rPr>
                <w:rFonts w:ascii="Times New Roman" w:hAnsi="Times New Roman"/>
              </w:rPr>
              <w:t xml:space="preserve"> значение преемственности в искусстве архитектуры и искать собс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венный способ «примирения» прошлого и настоящего в процессе реконструкции городов.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Выполнять</w:t>
            </w:r>
            <w:r w:rsidRPr="00583680">
              <w:rPr>
                <w:rFonts w:ascii="Times New Roman" w:hAnsi="Times New Roman"/>
              </w:rPr>
              <w:t xml:space="preserve"> в материале разнохара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терные практические творческие раб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ты.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Живое пространс</w:t>
            </w:r>
            <w:r w:rsidRPr="00583680">
              <w:rPr>
                <w:rFonts w:ascii="Times New Roman" w:hAnsi="Times New Roman"/>
                <w:b/>
                <w:bCs/>
              </w:rPr>
              <w:t>т</w:t>
            </w:r>
            <w:r w:rsidRPr="00583680">
              <w:rPr>
                <w:rFonts w:ascii="Times New Roman" w:hAnsi="Times New Roman"/>
                <w:b/>
                <w:bCs/>
              </w:rPr>
              <w:t xml:space="preserve">во города. </w:t>
            </w:r>
            <w:r w:rsidRPr="00583680">
              <w:rPr>
                <w:rFonts w:ascii="Times New Roman" w:hAnsi="Times New Roman"/>
              </w:rPr>
              <w:t>Город, микро</w:t>
            </w:r>
            <w:r w:rsidRPr="00583680">
              <w:rPr>
                <w:rFonts w:ascii="Times New Roman" w:hAnsi="Times New Roman"/>
              </w:rPr>
              <w:softHyphen/>
              <w:t>район, улица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Исторические формы планировки городской среды и их связь с образом жизни людей. Различные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компози</w:t>
            </w:r>
            <w:r w:rsidRPr="00583680">
              <w:rPr>
                <w:rFonts w:ascii="Times New Roman" w:hAnsi="Times New Roman"/>
              </w:rPr>
              <w:softHyphen/>
              <w:t>ционные виды планировки города: замкнутая, радиальная, кольцевая, свободно-разомкнутая, асимметричная, прямоугольная и др.Схема-планировка и реальность. Орг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низация и про</w:t>
            </w:r>
            <w:r w:rsidRPr="00583680">
              <w:rPr>
                <w:rFonts w:ascii="Times New Roman" w:hAnsi="Times New Roman"/>
              </w:rPr>
              <w:softHyphen/>
              <w:t>живание пространственной среды как понимание образного начала в конст</w:t>
            </w:r>
            <w:r w:rsidRPr="00583680">
              <w:rPr>
                <w:rFonts w:ascii="Times New Roman" w:hAnsi="Times New Roman"/>
              </w:rPr>
              <w:softHyphen/>
              <w:t>руктивных искусствах. Роль цвета в формировании пространства. Цветовая ср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br w:type="page"/>
            </w: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«Композиционная орга</w:t>
            </w:r>
            <w:r w:rsidRPr="00583680">
              <w:rPr>
                <w:rFonts w:ascii="Times New Roman" w:hAnsi="Times New Roman"/>
              </w:rPr>
              <w:softHyphen/>
              <w:t>низация горо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ского пространства» (соз</w:t>
            </w:r>
            <w:r w:rsidRPr="00583680">
              <w:rPr>
                <w:rFonts w:ascii="Times New Roman" w:hAnsi="Times New Roman"/>
              </w:rPr>
              <w:softHyphen/>
              <w:t>дание макетной или графической схе</w:t>
            </w:r>
            <w:r w:rsidRPr="00583680">
              <w:rPr>
                <w:rFonts w:ascii="Times New Roman" w:hAnsi="Times New Roman"/>
              </w:rPr>
              <w:softHyphen/>
              <w:t>мы («карты») организации городскогопространства; создание проекта распо</w:t>
            </w:r>
            <w:r w:rsidRPr="00583680">
              <w:rPr>
                <w:rFonts w:ascii="Times New Roman" w:hAnsi="Times New Roman"/>
              </w:rPr>
              <w:softHyphen/>
              <w:t>ложения современного здания в исто</w:t>
            </w:r>
            <w:r w:rsidRPr="00583680">
              <w:rPr>
                <w:rFonts w:ascii="Times New Roman" w:hAnsi="Times New Roman"/>
              </w:rPr>
              <w:softHyphen/>
              <w:t>рически сложившейся городской среде; со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дание макета небольшой части горо</w:t>
            </w:r>
            <w:r w:rsidRPr="00583680">
              <w:rPr>
                <w:rFonts w:ascii="Times New Roman" w:hAnsi="Times New Roman"/>
              </w:rPr>
              <w:softHyphen/>
              <w:t>да, по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чинение его элементов какому- либо гла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ному объекту).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выбору), бумага,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Рассматривать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объяснять </w:t>
            </w:r>
            <w:r w:rsidRPr="00583680">
              <w:rPr>
                <w:rFonts w:ascii="Times New Roman" w:hAnsi="Times New Roman"/>
              </w:rPr>
              <w:t>пла</w:t>
            </w:r>
            <w:r w:rsidRPr="00583680">
              <w:rPr>
                <w:rFonts w:ascii="Times New Roman" w:hAnsi="Times New Roman"/>
              </w:rPr>
              <w:softHyphen/>
              <w:t>нировку города как способ оптималь</w:t>
            </w:r>
            <w:r w:rsidRPr="00583680">
              <w:rPr>
                <w:rFonts w:ascii="Times New Roman" w:hAnsi="Times New Roman"/>
              </w:rPr>
              <w:softHyphen/>
              <w:t>ной организации образа жизни людей.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 xml:space="preserve">практические творческие работы,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развивать </w:t>
            </w:r>
            <w:r w:rsidRPr="00583680">
              <w:rPr>
                <w:rFonts w:ascii="Times New Roman" w:hAnsi="Times New Roman"/>
              </w:rPr>
              <w:t>чувство компози</w:t>
            </w:r>
            <w:r w:rsidRPr="00583680">
              <w:rPr>
                <w:rFonts w:ascii="Times New Roman" w:hAnsi="Times New Roman"/>
              </w:rPr>
              <w:softHyphen/>
              <w:t>ции.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  <w:b/>
                <w:bCs/>
              </w:rPr>
            </w:pPr>
            <w:r w:rsidRPr="00583680">
              <w:rPr>
                <w:rFonts w:ascii="Times New Roman" w:hAnsi="Times New Roman"/>
                <w:b/>
                <w:bCs/>
              </w:rPr>
              <w:t>Вещь в городе и до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ма. </w:t>
            </w:r>
            <w:r w:rsidRPr="00583680">
              <w:rPr>
                <w:rFonts w:ascii="Times New Roman" w:hAnsi="Times New Roman"/>
              </w:rPr>
              <w:t>Городской д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зайн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Неповторимость старинных кварта</w:t>
            </w:r>
            <w:r w:rsidRPr="00583680">
              <w:rPr>
                <w:rFonts w:ascii="Times New Roman" w:hAnsi="Times New Roman"/>
              </w:rPr>
              <w:softHyphen/>
              <w:t>лов и кварталы жилья. Роль малой архи</w:t>
            </w:r>
            <w:r w:rsidRPr="00583680">
              <w:rPr>
                <w:rFonts w:ascii="Times New Roman" w:hAnsi="Times New Roman"/>
              </w:rPr>
              <w:softHyphen/>
              <w:t>тектуры и архитектурного дизайна в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эс</w:t>
            </w:r>
            <w:r w:rsidRPr="00583680">
              <w:rPr>
                <w:rFonts w:ascii="Times New Roman" w:hAnsi="Times New Roman"/>
              </w:rPr>
              <w:softHyphen/>
              <w:t>тетизации и индивидуализации город</w:t>
            </w:r>
            <w:r w:rsidRPr="00583680">
              <w:rPr>
                <w:rFonts w:ascii="Times New Roman" w:hAnsi="Times New Roman"/>
              </w:rPr>
              <w:softHyphen/>
              <w:t>скойсреды, в установке связи между челов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ком и архитектурой. Создание информати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ного комфорта городской среды: устройство пешеходных зон вгородах, установка горо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ской мебели (скамьи, «диваны» и пр.), кио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 xml:space="preserve">ков,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</w:t>
            </w:r>
            <w:r w:rsidRPr="00583680">
              <w:rPr>
                <w:rFonts w:ascii="Times New Roman" w:hAnsi="Times New Roman"/>
              </w:rPr>
              <w:softHyphen/>
              <w:t>формационных блоков, блоков локаль</w:t>
            </w:r>
            <w:r w:rsidRPr="00583680">
              <w:rPr>
                <w:rFonts w:ascii="Times New Roman" w:hAnsi="Times New Roman"/>
              </w:rPr>
              <w:softHyphen/>
              <w:t>ного озеленения и т. д.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«Проектирование дизай</w:t>
            </w:r>
            <w:r w:rsidRPr="00583680">
              <w:rPr>
                <w:rFonts w:ascii="Times New Roman" w:hAnsi="Times New Roman"/>
              </w:rPr>
              <w:softHyphen/>
              <w:t>на объектов 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родской среды» (созда</w:t>
            </w:r>
            <w:r w:rsidRPr="00583680">
              <w:rPr>
                <w:rFonts w:ascii="Times New Roman" w:hAnsi="Times New Roman"/>
              </w:rPr>
              <w:softHyphen/>
              <w:t>ние коллажно-графической компози</w:t>
            </w:r>
            <w:r w:rsidRPr="00583680">
              <w:rPr>
                <w:rFonts w:ascii="Times New Roman" w:hAnsi="Times New Roman"/>
              </w:rPr>
              <w:softHyphen/>
              <w:t>ций и дизайн-проекта оформления витрины магазина).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фотографии части го</w:t>
            </w:r>
            <w:r w:rsidRPr="00583680">
              <w:rPr>
                <w:rFonts w:ascii="Times New Roman" w:hAnsi="Times New Roman"/>
              </w:rPr>
              <w:softHyphen/>
              <w:t>рода, 2—3 реальные вещи, ткани, декор (для проектов); графические материалы, бумага (для предв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рительных эскизов).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Осознавать и объяснять</w:t>
            </w:r>
            <w:r w:rsidRPr="00583680">
              <w:rPr>
                <w:rFonts w:ascii="Times New Roman" w:hAnsi="Times New Roman"/>
              </w:rPr>
              <w:t xml:space="preserve"> роль малой архитектуры и архитектурного дизайна в установке связи между человеком и архитектурой, в «проживании» горо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ского пространства.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Иметь представление</w:t>
            </w:r>
            <w:r w:rsidRPr="00583680">
              <w:rPr>
                <w:rFonts w:ascii="Times New Roman" w:hAnsi="Times New Roman"/>
              </w:rPr>
              <w:t xml:space="preserve"> об историчности и социальности интерьеров прошлого.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практические творческие работы в техниках коллажа, дизайн- проектов.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Проявлять </w:t>
            </w:r>
            <w:r w:rsidRPr="00583680">
              <w:rPr>
                <w:rFonts w:ascii="Times New Roman" w:hAnsi="Times New Roman"/>
              </w:rPr>
              <w:t>творческую фантазию,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думку, находчивость, умение адек</w:t>
            </w:r>
            <w:r w:rsidRPr="00583680">
              <w:rPr>
                <w:rFonts w:ascii="Times New Roman" w:hAnsi="Times New Roman"/>
              </w:rPr>
              <w:softHyphen/>
              <w:t>ватно оценивать ситуацию в процессе работы.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Интерьер и вещь в до</w:t>
            </w:r>
            <w:r w:rsidRPr="00583680">
              <w:rPr>
                <w:rFonts w:ascii="Times New Roman" w:hAnsi="Times New Roman"/>
              </w:rPr>
              <w:softHyphen/>
              <w:t>ме. Дизайн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странственно-вещной среды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терьера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Архитектурный «остов» интерьера. Ист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ричность и социальность интерьера. Отд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лочные материалы, введение фактуры и цв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 в интерьер. От унифи</w:t>
            </w:r>
            <w:r w:rsidRPr="00583680">
              <w:rPr>
                <w:rFonts w:ascii="Times New Roman" w:hAnsi="Times New Roman"/>
              </w:rPr>
              <w:softHyphen/>
              <w:t>кации к индивиду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лизацииподбора вещного наполнения и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терьера. Мебель и архитектура: гармония и контраст. Дизайнерские детали интерь</w:t>
            </w:r>
            <w:r w:rsidRPr="00583680">
              <w:rPr>
                <w:rFonts w:ascii="Times New Roman" w:hAnsi="Times New Roman"/>
              </w:rPr>
              <w:softHyphen/>
              <w:t>ера. Зонирование интерьера. Интерьеры общес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венных мест (театр, кафе, вок</w:t>
            </w:r>
            <w:r w:rsidRPr="00583680">
              <w:rPr>
                <w:rFonts w:ascii="Times New Roman" w:hAnsi="Times New Roman"/>
              </w:rPr>
              <w:softHyphen/>
              <w:t>зал, офис, шк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ла и пр.).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практической и анал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тической работ по теме «Роль вещи в обра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но-стилевом решении ин</w:t>
            </w:r>
            <w:r w:rsidRPr="00583680">
              <w:rPr>
                <w:rFonts w:ascii="Times New Roman" w:hAnsi="Times New Roman"/>
              </w:rPr>
              <w:softHyphen/>
              <w:t>терьера» (создание образно-коллажной композиции или подг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товка реферата; создание конструктивного или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декоративно-цветового решения элемента сервиза по аналогии с остальными его пре</w:t>
            </w:r>
            <w:r w:rsidRPr="00583680">
              <w:rPr>
                <w:rFonts w:ascii="Times New Roman" w:hAnsi="Times New Roman"/>
              </w:rPr>
              <w:t>д</w:t>
            </w:r>
            <w:r w:rsidRPr="00583680">
              <w:rPr>
                <w:rFonts w:ascii="Times New Roman" w:hAnsi="Times New Roman"/>
              </w:rPr>
              <w:t>метами).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фотоматериалы, белая и цве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ная бумага,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Учиться</w:t>
            </w:r>
            <w:r w:rsidRPr="00583680">
              <w:rPr>
                <w:rFonts w:ascii="Times New Roman" w:hAnsi="Times New Roman"/>
              </w:rPr>
              <w:t xml:space="preserve"> понимать роль цвета, фактур и вещного наполнения интерьерного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странства общественных мест (театр, кафе, вокзал, офис, школа и пр.), а та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же индивидуальных помещений.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Создавать</w:t>
            </w:r>
            <w:r w:rsidRPr="00583680">
              <w:rPr>
                <w:rFonts w:ascii="Times New Roman" w:hAnsi="Times New Roman"/>
              </w:rPr>
              <w:t xml:space="preserve"> практические творческие работы с опорой на собственное чувство композиции и стиля, а также на умение владеть различными художественными материалами.</w:t>
            </w: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Природа и архитек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тура. </w:t>
            </w:r>
            <w:r w:rsidRPr="00583680">
              <w:rPr>
                <w:rFonts w:ascii="Times New Roman" w:hAnsi="Times New Roman"/>
              </w:rPr>
              <w:t>Организация ар</w:t>
            </w:r>
            <w:r w:rsidRPr="00583680">
              <w:rPr>
                <w:rFonts w:ascii="Times New Roman" w:hAnsi="Times New Roman"/>
              </w:rPr>
              <w:softHyphen/>
              <w:t>хитектурно-ландшафт</w:t>
            </w:r>
            <w:r w:rsidRPr="00583680">
              <w:rPr>
                <w:rFonts w:ascii="Times New Roman" w:hAnsi="Times New Roman"/>
              </w:rPr>
              <w:softHyphen/>
              <w:t>ного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странства</w:t>
            </w: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Город в единстве с ландшафтно- парковой средой. Развитие простран</w:t>
            </w:r>
            <w:r w:rsidRPr="00583680">
              <w:rPr>
                <w:rFonts w:ascii="Times New Roman" w:hAnsi="Times New Roman"/>
              </w:rPr>
              <w:softHyphen/>
              <w:t>ственно - конс</w:t>
            </w:r>
            <w:r w:rsidRPr="00583680">
              <w:rPr>
                <w:rFonts w:ascii="Times New Roman" w:hAnsi="Times New Roman"/>
              </w:rPr>
              <w:t>т</w:t>
            </w:r>
            <w:r w:rsidRPr="00583680">
              <w:rPr>
                <w:rFonts w:ascii="Times New Roman" w:hAnsi="Times New Roman"/>
              </w:rPr>
              <w:t>руктивного мышления. Технология макет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рования путем вве</w:t>
            </w:r>
            <w:r w:rsidRPr="00583680">
              <w:rPr>
                <w:rFonts w:ascii="Times New Roman" w:hAnsi="Times New Roman"/>
              </w:rPr>
              <w:softHyphen/>
              <w:t>дения в технику бумаг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пластики, раз</w:t>
            </w:r>
            <w:r w:rsidRPr="00583680">
              <w:rPr>
                <w:rFonts w:ascii="Times New Roman" w:hAnsi="Times New Roman"/>
              </w:rPr>
              <w:softHyphen/>
              <w:t>личных материалов и фактур (ткань, проволока, фольга, древесина, стекло и т. д.) для создания архитектурно</w:t>
            </w:r>
            <w:r w:rsidRPr="00583680">
              <w:rPr>
                <w:rFonts w:ascii="Times New Roman" w:hAnsi="Times New Roman"/>
              </w:rPr>
              <w:softHyphen/>
              <w:t>ландшафтных объектов (лес, водоем, дорога, газон и т. д.).</w:t>
            </w:r>
            <w:r w:rsidRPr="00583680">
              <w:rPr>
                <w:rFonts w:ascii="Times New Roman" w:hAnsi="Times New Roman"/>
                <w:i/>
                <w:iCs/>
              </w:rPr>
              <w:t>Задания</w:t>
            </w:r>
            <w:r w:rsidRPr="00583680">
              <w:rPr>
                <w:rFonts w:ascii="Times New Roman" w:hAnsi="Times New Roman"/>
              </w:rPr>
              <w:t>: выполнение аналит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</w:t>
            </w:r>
            <w:r w:rsidRPr="00583680">
              <w:rPr>
                <w:rFonts w:ascii="Times New Roman" w:hAnsi="Times New Roman"/>
              </w:rPr>
              <w:softHyphen/>
              <w:t>ской и практической работ по теме «Ко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позиция архитектурно-ландшафт</w:t>
            </w:r>
            <w:r w:rsidRPr="00583680">
              <w:rPr>
                <w:rFonts w:ascii="Times New Roman" w:hAnsi="Times New Roman"/>
              </w:rPr>
              <w:softHyphen/>
              <w:t>ного мак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та» (выполнение анали</w:t>
            </w:r>
            <w:r w:rsidRPr="00583680">
              <w:rPr>
                <w:rFonts w:ascii="Times New Roman" w:hAnsi="Times New Roman"/>
              </w:rPr>
              <w:softHyphen/>
              <w:t>тического упражн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ния, создание  фото изобразительного мо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тажа «Русская усадьба», создание макета ландшафта с простейшим архитектурным объектом (беседка, мостик и т. д.).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  <w:i/>
                <w:iCs/>
              </w:rPr>
            </w:pP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выбору), бумага, ветки, камеш</w:t>
            </w:r>
            <w:r w:rsidRPr="00583680">
              <w:rPr>
                <w:rFonts w:ascii="Times New Roman" w:hAnsi="Times New Roman"/>
              </w:rPr>
              <w:softHyphen/>
              <w:t>ки, нитки, пластик и т. д.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>эстетическое и экологи</w:t>
            </w:r>
            <w:r w:rsidRPr="00583680">
              <w:rPr>
                <w:rFonts w:ascii="Times New Roman" w:hAnsi="Times New Roman"/>
              </w:rPr>
              <w:softHyphen/>
              <w:t>ческое взаимное сосуществование при</w:t>
            </w:r>
            <w:r w:rsidRPr="00583680">
              <w:rPr>
                <w:rFonts w:ascii="Times New Roman" w:hAnsi="Times New Roman"/>
              </w:rPr>
              <w:softHyphen/>
              <w:t>роды и архитектуры.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</w:t>
            </w:r>
            <w:r w:rsidRPr="00583680">
              <w:rPr>
                <w:rFonts w:ascii="Times New Roman" w:hAnsi="Times New Roman"/>
              </w:rPr>
              <w:t xml:space="preserve">общее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представление </w:t>
            </w:r>
            <w:r w:rsidRPr="00583680">
              <w:rPr>
                <w:rFonts w:ascii="Times New Roman" w:hAnsi="Times New Roman"/>
              </w:rPr>
              <w:t>о традициях ландшафтно-парковой ар</w:t>
            </w:r>
            <w:r w:rsidRPr="00583680">
              <w:rPr>
                <w:rFonts w:ascii="Times New Roman" w:hAnsi="Times New Roman"/>
              </w:rPr>
              <w:softHyphen/>
              <w:t>хитектуры.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Использовать </w:t>
            </w:r>
            <w:r w:rsidRPr="00583680">
              <w:rPr>
                <w:rFonts w:ascii="Times New Roman" w:hAnsi="Times New Roman"/>
              </w:rPr>
              <w:t>старые и осваивать 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вые приемы работы с бумагой, при</w:t>
            </w:r>
            <w:r w:rsidRPr="00583680">
              <w:rPr>
                <w:rFonts w:ascii="Times New Roman" w:hAnsi="Times New Roman"/>
              </w:rPr>
              <w:softHyphen/>
              <w:t xml:space="preserve">родными материалами в процессе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ма</w:t>
            </w:r>
            <w:r w:rsidRPr="00583680">
              <w:rPr>
                <w:rFonts w:ascii="Times New Roman" w:hAnsi="Times New Roman"/>
              </w:rPr>
              <w:softHyphen/>
              <w:t>кетирования архитектурно-ландшафтных объектов (лес, водоем, дорога, га</w:t>
            </w:r>
            <w:r w:rsidRPr="00583680">
              <w:rPr>
                <w:rFonts w:ascii="Times New Roman" w:hAnsi="Times New Roman"/>
              </w:rPr>
              <w:softHyphen/>
              <w:t>зон и т. д.).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235" w:type="dxa"/>
            <w:gridSpan w:val="3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Ты — архитектор. </w:t>
            </w:r>
            <w:r w:rsidRPr="00583680">
              <w:rPr>
                <w:rFonts w:ascii="Times New Roman" w:hAnsi="Times New Roman"/>
              </w:rPr>
              <w:t>Замысел архите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турного проекта и его осу</w:t>
            </w:r>
            <w:r w:rsidRPr="00583680">
              <w:rPr>
                <w:rFonts w:ascii="Times New Roman" w:hAnsi="Times New Roman"/>
              </w:rPr>
              <w:softHyphen/>
              <w:t>ществление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Единство эстетического и функцио</w:t>
            </w:r>
            <w:r w:rsidRPr="00583680">
              <w:rPr>
                <w:rFonts w:ascii="Times New Roman" w:hAnsi="Times New Roman"/>
              </w:rPr>
              <w:softHyphen/>
              <w:t>нального в объемно-пространственной организации среды жизнедеятельности людей. Природно-экологические, историко - социальные и иные параметры, влияю</w:t>
            </w:r>
            <w:r w:rsidRPr="00583680">
              <w:rPr>
                <w:rFonts w:ascii="Times New Roman" w:hAnsi="Times New Roman"/>
              </w:rPr>
              <w:softHyphen/>
              <w:t>щие на композиц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онную планировку города. Реализация в процессе коллективного макетирования чу</w:t>
            </w:r>
            <w:r w:rsidRPr="00583680">
              <w:rPr>
                <w:rFonts w:ascii="Times New Roman" w:hAnsi="Times New Roman"/>
              </w:rPr>
              <w:t>в</w:t>
            </w:r>
            <w:r w:rsidRPr="00583680">
              <w:rPr>
                <w:rFonts w:ascii="Times New Roman" w:hAnsi="Times New Roman"/>
              </w:rPr>
              <w:t>ства красо</w:t>
            </w:r>
            <w:r w:rsidRPr="00583680">
              <w:rPr>
                <w:rFonts w:ascii="Times New Roman" w:hAnsi="Times New Roman"/>
              </w:rPr>
              <w:softHyphen/>
              <w:t>ты и архитектурно-смысловой л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гики.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выполнение практической творч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ской коллективной работы по те</w:t>
            </w:r>
            <w:r w:rsidRPr="00583680">
              <w:rPr>
                <w:rFonts w:ascii="Times New Roman" w:hAnsi="Times New Roman"/>
              </w:rPr>
              <w:softHyphen/>
              <w:t>ме «Прое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тирование архитектурного образа города» («Исторический город», «Сказочный город», «Город будущего»).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Материалы:</w:t>
            </w:r>
            <w:r w:rsidRPr="00583680">
              <w:rPr>
                <w:rFonts w:ascii="Times New Roman" w:hAnsi="Times New Roman"/>
              </w:rPr>
              <w:t>бумага, картон, нетра</w:t>
            </w:r>
            <w:r w:rsidRPr="00583680">
              <w:rPr>
                <w:rFonts w:ascii="Times New Roman" w:hAnsi="Times New Roman"/>
              </w:rPr>
              <w:softHyphen/>
              <w:t>диционные материалы,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Совершенствовать навыки</w:t>
            </w:r>
            <w:r w:rsidRPr="00583680">
              <w:rPr>
                <w:rFonts w:ascii="Times New Roman" w:hAnsi="Times New Roman"/>
              </w:rPr>
              <w:t xml:space="preserve"> колле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тивной работы над объемно-пространственной композицией.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Развивать и реализовывать</w:t>
            </w:r>
            <w:r w:rsidRPr="00583680">
              <w:rPr>
                <w:rFonts w:ascii="Times New Roman" w:hAnsi="Times New Roman"/>
              </w:rPr>
              <w:t xml:space="preserve"> в макете свое чувство красоты, а также худож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ственную фантазию в сочетании с арх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тектурно-смысловой логикой.</w:t>
            </w:r>
          </w:p>
        </w:tc>
      </w:tr>
      <w:tr w:rsidR="00775FB7" w:rsidRPr="00583680" w:rsidTr="0071610E">
        <w:tc>
          <w:tcPr>
            <w:tcW w:w="10773" w:type="dxa"/>
            <w:gridSpan w:val="5"/>
          </w:tcPr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Человек в зеркале дизайна и архитектуры.</w:t>
            </w:r>
          </w:p>
          <w:p w:rsidR="00775FB7" w:rsidRPr="00583680" w:rsidRDefault="00775FB7" w:rsidP="0071610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Образ человека и индивидуальное проектирование</w:t>
            </w:r>
            <w:r w:rsidRPr="00583680">
              <w:rPr>
                <w:rFonts w:ascii="Times New Roman" w:hAnsi="Times New Roman"/>
                <w:b/>
                <w:bCs/>
              </w:rPr>
              <w:t>(7 ч)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Организация пространства жилой среды как отражение социального заказа, индивидуальности человека, его вкуса, потребностей и возможностей. Образно – личностное проектирование в дизайне и архитектуре.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Проектные работы по созданию облика собственного дома, комнаты, сада.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Живая природа в доме.</w:t>
            </w:r>
          </w:p>
          <w:p w:rsidR="00775FB7" w:rsidRPr="00583680" w:rsidRDefault="00775FB7" w:rsidP="0071610E">
            <w:pPr>
              <w:pStyle w:val="NoSpacing"/>
              <w:jc w:val="both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Социопсихология, мода и культура как параметры создания собственного костюма или комплекта одежды.</w:t>
            </w:r>
          </w:p>
          <w:p w:rsidR="00775FB7" w:rsidRPr="00583680" w:rsidRDefault="00775FB7" w:rsidP="0071610E">
            <w:pPr>
              <w:pStyle w:val="NoSpacing"/>
              <w:jc w:val="both"/>
            </w:pPr>
            <w:r w:rsidRPr="00583680">
              <w:rPr>
                <w:rFonts w:ascii="Times New Roman" w:hAnsi="Times New Roman"/>
              </w:rPr>
              <w:t>Грим, прическа, одежда и аксессуары в дизайнерском проекте по конструированию имиджа персонажа или общественной персоны. Моделируя свой облик и среду, человек моделирует собственный мир.</w:t>
            </w: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Мой дом — мой об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раз жизни. </w:t>
            </w:r>
            <w:r w:rsidRPr="00583680">
              <w:rPr>
                <w:rFonts w:ascii="Times New Roman" w:hAnsi="Times New Roman"/>
              </w:rPr>
              <w:t>Ск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жи мне, как ты ж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вешь, и я скажу, какой у те</w:t>
            </w:r>
            <w:r w:rsidRPr="00583680">
              <w:rPr>
                <w:rFonts w:ascii="Times New Roman" w:hAnsi="Times New Roman"/>
              </w:rPr>
              <w:softHyphen/>
              <w:t>бя дом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Мечты и представления о своем бу</w:t>
            </w:r>
            <w:r w:rsidRPr="00583680">
              <w:rPr>
                <w:rFonts w:ascii="Times New Roman" w:hAnsi="Times New Roman"/>
              </w:rPr>
              <w:softHyphen/>
              <w:t>дущем ж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лище, реализующиеся в архитектурно-дизайнерских проектах.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Принципы организации и членения простра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ства на различные функцио</w:t>
            </w:r>
            <w:r w:rsidRPr="00583680">
              <w:rPr>
                <w:rFonts w:ascii="Times New Roman" w:hAnsi="Times New Roman"/>
              </w:rPr>
              <w:softHyphen/>
              <w:t>нальные зоны: для работы, отдыха, спорта, хозяйства, для детей и т. д. Мой дом — мой образ жизни. Учет в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екте инженерно бытовых и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санитарно-технических задач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Задания:</w:t>
            </w:r>
            <w:r w:rsidRPr="00583680">
              <w:rPr>
                <w:rFonts w:ascii="Times New Roman" w:hAnsi="Times New Roman"/>
              </w:rPr>
              <w:t>выполнение аналитиче</w:t>
            </w:r>
            <w:r w:rsidRPr="00583680">
              <w:rPr>
                <w:rFonts w:ascii="Times New Roman" w:hAnsi="Times New Roman"/>
              </w:rPr>
              <w:softHyphen/>
              <w:t>ской и практ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ческой работ по теме «Индивидуальное пр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 xml:space="preserve">ектирование.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Соз</w:t>
            </w:r>
            <w:r w:rsidRPr="00583680">
              <w:rPr>
                <w:rFonts w:ascii="Times New Roman" w:hAnsi="Times New Roman"/>
              </w:rPr>
              <w:softHyphen/>
              <w:t>дание плана-проекта «Дом моей мечты» (выполнение конспект-«проектного за</w:t>
            </w:r>
            <w:r w:rsidRPr="00583680">
              <w:rPr>
                <w:rFonts w:ascii="Times New Roman" w:hAnsi="Times New Roman"/>
              </w:rPr>
              <w:softHyphen/>
              <w:t xml:space="preserve">дания» с обоснованием планировки собственного дома, выполнение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графи</w:t>
            </w:r>
            <w:r w:rsidRPr="00583680">
              <w:rPr>
                <w:rFonts w:ascii="Times New Roman" w:hAnsi="Times New Roman"/>
              </w:rPr>
              <w:softHyphen/>
              <w:t>ческого (поэтажного) плана дома или квартиры, набросок внешнего вида до</w:t>
            </w:r>
            <w:r w:rsidRPr="00583680">
              <w:rPr>
                <w:rFonts w:ascii="Times New Roman" w:hAnsi="Times New Roman"/>
              </w:rPr>
              <w:softHyphen/>
              <w:t>ма и прилегающей территории).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</w:rPr>
              <w:t>Материалы:</w:t>
            </w:r>
            <w:r w:rsidRPr="00583680">
              <w:rPr>
                <w:rFonts w:ascii="Times New Roman" w:hAnsi="Times New Roman"/>
              </w:rPr>
              <w:t>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бору), бумага.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Осуществлять </w:t>
            </w:r>
            <w:r w:rsidRPr="00583680">
              <w:rPr>
                <w:rFonts w:ascii="Times New Roman" w:hAnsi="Times New Roman"/>
              </w:rPr>
              <w:t>в собственном архите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турно-дизайнерском проекте как реал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ные, так и фантазийные представления о своем будущем жилище.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Учитывать </w:t>
            </w:r>
            <w:r w:rsidRPr="00583680">
              <w:rPr>
                <w:rFonts w:ascii="Times New Roman" w:hAnsi="Times New Roman"/>
              </w:rPr>
              <w:t xml:space="preserve">в проекте инженерно </w:t>
            </w:r>
            <w:r w:rsidRPr="00583680">
              <w:rPr>
                <w:rFonts w:ascii="Times New Roman" w:hAnsi="Times New Roman"/>
              </w:rPr>
              <w:softHyphen/>
              <w:t>бытовые и санитарно-технические за</w:t>
            </w:r>
            <w:r w:rsidRPr="00583680">
              <w:rPr>
                <w:rFonts w:ascii="Times New Roman" w:hAnsi="Times New Roman"/>
              </w:rPr>
              <w:softHyphen/>
              <w:t>дачи.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Проявлять </w:t>
            </w:r>
            <w:r w:rsidRPr="00583680">
              <w:rPr>
                <w:rFonts w:ascii="Times New Roman" w:hAnsi="Times New Roman"/>
              </w:rPr>
              <w:t>знание законов композиции и умение владеть художествен</w:t>
            </w:r>
            <w:r w:rsidRPr="00583680">
              <w:rPr>
                <w:rFonts w:ascii="Times New Roman" w:hAnsi="Times New Roman"/>
              </w:rPr>
              <w:softHyphen/>
              <w:t>ными 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териалами.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Интерьер, который мы создаем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Дизайн интерьера. Роль материалов, фактур и цветовой гаммы. Стиль и эк</w:t>
            </w:r>
            <w:r w:rsidRPr="00583680">
              <w:rPr>
                <w:rFonts w:ascii="Times New Roman" w:hAnsi="Times New Roman"/>
              </w:rPr>
              <w:softHyphen/>
              <w:t>лектика. Отраж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ние в проекте дизайна ин</w:t>
            </w:r>
            <w:r w:rsidRPr="00583680">
              <w:rPr>
                <w:rFonts w:ascii="Times New Roman" w:hAnsi="Times New Roman"/>
              </w:rPr>
              <w:softHyphen/>
              <w:t>терьера образно-архитектурного замыс</w:t>
            </w:r>
            <w:r w:rsidRPr="00583680">
              <w:rPr>
                <w:rFonts w:ascii="Times New Roman" w:hAnsi="Times New Roman"/>
              </w:rPr>
              <w:softHyphen/>
              <w:t>ла и композиционно-стилевых начал. Функциональная красота или роскошь предметного наполнения интерьера (мебель, бытовое оборудование). Созда</w:t>
            </w:r>
            <w:r w:rsidRPr="00583680">
              <w:rPr>
                <w:rFonts w:ascii="Times New Roman" w:hAnsi="Times New Roman"/>
              </w:rPr>
              <w:softHyphen/>
              <w:t>ние многофункционального интерьера собстве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ной комнаты. Способы зони</w:t>
            </w:r>
            <w:r w:rsidRPr="00583680">
              <w:rPr>
                <w:rFonts w:ascii="Times New Roman" w:hAnsi="Times New Roman"/>
              </w:rPr>
              <w:softHyphen/>
              <w:t>рования помещ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ния.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>выполнение практической работы по теме «Проект организации многофункци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нального пространства ивещной среды моей жилой комнаты» (фантазийный или реал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ный).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фотоматериалы (для коллажа), бумага, ножницы, клей.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 и объяснять</w:t>
            </w:r>
            <w:r w:rsidRPr="00583680">
              <w:rPr>
                <w:rFonts w:ascii="Times New Roman" w:hAnsi="Times New Roman"/>
              </w:rPr>
              <w:t xml:space="preserve"> задачи зонир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вания помещения и уметь найти способ зонирования.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Отражать</w:t>
            </w:r>
            <w:r w:rsidRPr="00583680">
              <w:rPr>
                <w:rFonts w:ascii="Times New Roman" w:hAnsi="Times New Roman"/>
              </w:rPr>
              <w:t xml:space="preserve"> в эскизном проекте дизайна интерьера своей собственной комнаты или квартиры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образно-архитектурный композицио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ный замысел.</w:t>
            </w: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Пугало в огороде, или ... под шепот фонтанных струй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Планировка сада, огорода, зониро</w:t>
            </w:r>
            <w:r w:rsidRPr="00583680">
              <w:rPr>
                <w:rFonts w:ascii="Times New Roman" w:hAnsi="Times New Roman"/>
              </w:rPr>
              <w:softHyphen/>
              <w:t>вание те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ритории. Организация пали</w:t>
            </w:r>
            <w:r w:rsidRPr="00583680">
              <w:rPr>
                <w:rFonts w:ascii="Times New Roman" w:hAnsi="Times New Roman"/>
              </w:rPr>
              <w:softHyphen/>
              <w:t xml:space="preserve">садника, садовых дорожек. Малые 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ар</w:t>
            </w:r>
            <w:r w:rsidRPr="00583680">
              <w:rPr>
                <w:rFonts w:ascii="Times New Roman" w:hAnsi="Times New Roman"/>
              </w:rPr>
              <w:softHyphen/>
              <w:t>хитектурные формы сада: беседка, бельв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дер, пергола, ограда и пр. Водо</w:t>
            </w:r>
            <w:r w:rsidRPr="00583680">
              <w:rPr>
                <w:rFonts w:ascii="Times New Roman" w:hAnsi="Times New Roman"/>
              </w:rPr>
              <w:softHyphen/>
              <w:t>емы и мини-пруды. Сомасштабные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</w:t>
            </w:r>
            <w:r w:rsidRPr="00583680">
              <w:rPr>
                <w:rFonts w:ascii="Times New Roman" w:hAnsi="Times New Roman"/>
              </w:rPr>
              <w:softHyphen/>
              <w:t>четания растений сада. Альпийские го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ки,скульптура, керамика, садовая мебель, кормушка для птиц и т. д. Спортплощадка и многое другое в саду мечты. Искусство ара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жировки. Икебана как пространственная ком</w:t>
            </w:r>
            <w:r w:rsidRPr="00583680">
              <w:rPr>
                <w:rFonts w:ascii="Times New Roman" w:hAnsi="Times New Roman"/>
              </w:rPr>
              <w:softHyphen/>
              <w:t>позиция в интерьере.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темам: «Дизайн-проект терри</w:t>
            </w:r>
            <w:r w:rsidRPr="00583680">
              <w:rPr>
                <w:rFonts w:ascii="Times New Roman" w:hAnsi="Times New Roman"/>
              </w:rPr>
              <w:softHyphen/>
              <w:t>тории приус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дебного участка», «Созда</w:t>
            </w:r>
            <w:r w:rsidRPr="00583680">
              <w:rPr>
                <w:rFonts w:ascii="Times New Roman" w:hAnsi="Times New Roman"/>
              </w:rPr>
              <w:softHyphen/>
              <w:t>ние фитокомпозиции по типу икебаны» (выполнение аранжировки растений, цветов и природных материалов исходя из принципов композиции).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</w:t>
            </w:r>
            <w:r w:rsidRPr="00583680">
              <w:rPr>
                <w:rFonts w:ascii="Times New Roman" w:hAnsi="Times New Roman"/>
              </w:rPr>
              <w:t>: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бору), бумага, природные ма</w:t>
            </w:r>
            <w:r w:rsidRPr="00583680">
              <w:rPr>
                <w:rFonts w:ascii="Times New Roman" w:hAnsi="Times New Roman"/>
              </w:rPr>
              <w:softHyphen/>
              <w:t>териалы.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Узнавать </w:t>
            </w:r>
            <w:r w:rsidRPr="00583680">
              <w:rPr>
                <w:rFonts w:ascii="Times New Roman" w:hAnsi="Times New Roman"/>
              </w:rPr>
              <w:t>о различных вариантах пл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нировки дачной территории.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Совершенствовать </w:t>
            </w:r>
            <w:r w:rsidRPr="00583680">
              <w:rPr>
                <w:rFonts w:ascii="Times New Roman" w:hAnsi="Times New Roman"/>
              </w:rPr>
              <w:t>приемы работы с различными материалами в процессе создания проекта садового участка.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Применять </w:t>
            </w:r>
            <w:r w:rsidRPr="00583680">
              <w:rPr>
                <w:rFonts w:ascii="Times New Roman" w:hAnsi="Times New Roman"/>
              </w:rPr>
              <w:t>навыки сочинения объ</w:t>
            </w:r>
            <w:r w:rsidRPr="00583680">
              <w:rPr>
                <w:rFonts w:ascii="Times New Roman" w:hAnsi="Times New Roman"/>
              </w:rPr>
              <w:softHyphen/>
              <w:t>емно-пространственной композиции в формировании букета по принципам икебаны.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Мода, культура и ты. Композиционно - конструктивные прин</w:t>
            </w:r>
            <w:r w:rsidRPr="00583680">
              <w:rPr>
                <w:rFonts w:ascii="Times New Roman" w:hAnsi="Times New Roman"/>
              </w:rPr>
              <w:softHyphen/>
              <w:t>ципы дизайна одежды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Соответствие материала и формы в одежде. Технология создания одежды. Целесообра</w:t>
            </w:r>
            <w:r w:rsidRPr="00583680">
              <w:rPr>
                <w:rFonts w:ascii="Times New Roman" w:hAnsi="Times New Roman"/>
              </w:rPr>
              <w:t>з</w:t>
            </w:r>
            <w:r w:rsidRPr="00583680">
              <w:rPr>
                <w:rFonts w:ascii="Times New Roman" w:hAnsi="Times New Roman"/>
              </w:rPr>
              <w:t>ность и мода.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Психология индивидуального и мас</w:t>
            </w:r>
            <w:r w:rsidRPr="00583680">
              <w:rPr>
                <w:rFonts w:ascii="Times New Roman" w:hAnsi="Times New Roman"/>
              </w:rPr>
              <w:softHyphen/>
              <w:t>сового. Мода — бизнес и манипулиро</w:t>
            </w:r>
            <w:r w:rsidRPr="00583680">
              <w:rPr>
                <w:rFonts w:ascii="Times New Roman" w:hAnsi="Times New Roman"/>
              </w:rPr>
              <w:softHyphen/>
              <w:t>вание массовым сознанием.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Законы композиции в одежде. Си</w:t>
            </w:r>
            <w:r w:rsidRPr="00583680">
              <w:rPr>
                <w:rFonts w:ascii="Times New Roman" w:hAnsi="Times New Roman"/>
              </w:rPr>
              <w:softHyphen/>
              <w:t>луэт, линия, фасон.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аналитиче</w:t>
            </w:r>
            <w:r w:rsidRPr="00583680">
              <w:rPr>
                <w:rFonts w:ascii="Times New Roman" w:hAnsi="Times New Roman"/>
              </w:rPr>
              <w:softHyphen/>
              <w:t>ской и пра</w:t>
            </w:r>
            <w:r w:rsidRPr="00583680">
              <w:rPr>
                <w:rFonts w:ascii="Times New Roman" w:hAnsi="Times New Roman"/>
              </w:rPr>
              <w:t>к</w:t>
            </w:r>
            <w:r w:rsidRPr="00583680">
              <w:rPr>
                <w:rFonts w:ascii="Times New Roman" w:hAnsi="Times New Roman"/>
              </w:rPr>
              <w:t>тической работ по теме «Мода, культура и ты» (подбор костю</w:t>
            </w:r>
            <w:r w:rsidRPr="00583680">
              <w:rPr>
                <w:rFonts w:ascii="Times New Roman" w:hAnsi="Times New Roman"/>
              </w:rPr>
              <w:softHyphen/>
              <w:t>мов для разных людей с учетом специ</w:t>
            </w:r>
            <w:r w:rsidRPr="00583680">
              <w:rPr>
                <w:rFonts w:ascii="Times New Roman" w:hAnsi="Times New Roman"/>
              </w:rPr>
              <w:softHyphen/>
              <w:t>фики их фигуры, пропорций, возраста; создание 2—3 эскизов разных видов одежды для собственного гардероба).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или жи</w:t>
            </w:r>
            <w:r w:rsidRPr="00583680">
              <w:rPr>
                <w:rFonts w:ascii="Times New Roman" w:hAnsi="Times New Roman"/>
              </w:rPr>
              <w:softHyphen/>
              <w:t>вописные материалы, кисть, бумага.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Приобретать </w:t>
            </w:r>
            <w:r w:rsidRPr="00583680">
              <w:rPr>
                <w:rFonts w:ascii="Times New Roman" w:hAnsi="Times New Roman"/>
              </w:rPr>
              <w:t>общее представление о технологии создания одежды.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>Понимать</w:t>
            </w:r>
            <w:r w:rsidRPr="00583680">
              <w:rPr>
                <w:rFonts w:ascii="Times New Roman" w:hAnsi="Times New Roman"/>
              </w:rPr>
              <w:t>как применять законы ко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позиции в процессе создания одеж</w:t>
            </w:r>
            <w:r w:rsidRPr="00583680">
              <w:rPr>
                <w:rFonts w:ascii="Times New Roman" w:hAnsi="Times New Roman"/>
              </w:rPr>
              <w:softHyphen/>
              <w:t xml:space="preserve">ды (силуэт, линия, фасон), </w:t>
            </w:r>
            <w:r w:rsidRPr="00583680">
              <w:rPr>
                <w:rFonts w:ascii="Times New Roman" w:hAnsi="Times New Roman"/>
                <w:b/>
                <w:bCs/>
              </w:rPr>
              <w:t>использо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вать </w:t>
            </w:r>
            <w:r w:rsidRPr="00583680">
              <w:rPr>
                <w:rFonts w:ascii="Times New Roman" w:hAnsi="Times New Roman"/>
              </w:rPr>
              <w:t>эти законы на практике.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Осознавать </w:t>
            </w:r>
            <w:r w:rsidRPr="00583680">
              <w:rPr>
                <w:rFonts w:ascii="Times New Roman" w:hAnsi="Times New Roman"/>
              </w:rPr>
              <w:t>двуединую природу мо</w:t>
            </w:r>
            <w:r w:rsidRPr="00583680">
              <w:rPr>
                <w:rFonts w:ascii="Times New Roman" w:hAnsi="Times New Roman"/>
              </w:rPr>
              <w:softHyphen/>
              <w:t>ды как нового эстетического направле</w:t>
            </w:r>
            <w:r w:rsidRPr="00583680">
              <w:rPr>
                <w:rFonts w:ascii="Times New Roman" w:hAnsi="Times New Roman"/>
              </w:rPr>
              <w:softHyphen/>
              <w:t>ния и как способа манипулирования масс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вым сознанием.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Встречают по одежке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Психология индивидуального и мас</w:t>
            </w:r>
            <w:r w:rsidRPr="00583680">
              <w:rPr>
                <w:rFonts w:ascii="Times New Roman" w:hAnsi="Times New Roman"/>
              </w:rPr>
              <w:softHyphen/>
              <w:t>сового. Мода — бизнес и манипулиро</w:t>
            </w:r>
            <w:r w:rsidRPr="00583680">
              <w:rPr>
                <w:rFonts w:ascii="Times New Roman" w:hAnsi="Times New Roman"/>
              </w:rPr>
              <w:softHyphen/>
              <w:t>вание массовым сознанием. Возраст и мода. Молодежная су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культура и подрост</w:t>
            </w:r>
            <w:r w:rsidRPr="00583680">
              <w:rPr>
                <w:rFonts w:ascii="Times New Roman" w:hAnsi="Times New Roman"/>
              </w:rPr>
              <w:softHyphen/>
              <w:t>ковая мода. «Быть или к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заться»? Са</w:t>
            </w:r>
            <w:r w:rsidRPr="00583680">
              <w:rPr>
                <w:rFonts w:ascii="Times New Roman" w:hAnsi="Times New Roman"/>
              </w:rPr>
              <w:softHyphen/>
              <w:t>моутверждение и знаковость в м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де. Философия «стаи» и ее выражение в оде</w:t>
            </w:r>
            <w:r w:rsidRPr="00583680">
              <w:rPr>
                <w:rFonts w:ascii="Times New Roman" w:hAnsi="Times New Roman"/>
              </w:rPr>
              <w:t>ж</w:t>
            </w:r>
            <w:r w:rsidRPr="00583680">
              <w:rPr>
                <w:rFonts w:ascii="Times New Roman" w:hAnsi="Times New Roman"/>
              </w:rPr>
              <w:t>де. Стереотип и кич.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коллективных практ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ческих работ по теме «Дизайн современной одежды» (создание живо</w:t>
            </w:r>
            <w:r w:rsidRPr="00583680">
              <w:rPr>
                <w:rFonts w:ascii="Times New Roman" w:hAnsi="Times New Roman"/>
              </w:rPr>
              <w:softHyphen/>
              <w:t>писного панно с эл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ментами фото</w:t>
            </w:r>
            <w:r w:rsidRPr="00583680">
              <w:rPr>
                <w:rFonts w:ascii="Times New Roman" w:hAnsi="Times New Roman"/>
              </w:rPr>
              <w:softHyphen/>
              <w:t>коллажа на тему современного моло</w:t>
            </w:r>
            <w:r w:rsidRPr="00583680">
              <w:rPr>
                <w:rFonts w:ascii="Times New Roman" w:hAnsi="Times New Roman"/>
              </w:rPr>
              <w:softHyphen/>
              <w:t>дежного костюма, создание коллекции моделей образно-фантазийного костю</w:t>
            </w:r>
            <w:r w:rsidRPr="00583680">
              <w:rPr>
                <w:rFonts w:ascii="Times New Roman" w:hAnsi="Times New Roman"/>
              </w:rPr>
              <w:softHyphen/>
              <w:t>ма в н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туральную величину).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живописные мате</w:t>
            </w:r>
            <w:r w:rsidRPr="00583680">
              <w:rPr>
                <w:rFonts w:ascii="Times New Roman" w:hAnsi="Times New Roman"/>
              </w:rPr>
              <w:softHyphen/>
              <w:t>риалы, фотом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териалы (для колла</w:t>
            </w:r>
            <w:r w:rsidRPr="00583680">
              <w:rPr>
                <w:rFonts w:ascii="Times New Roman" w:hAnsi="Times New Roman"/>
              </w:rPr>
              <w:softHyphen/>
              <w:t>жа), бумага, марля, пров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лока, ленты и т. п.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Использовать</w:t>
            </w:r>
            <w:r w:rsidRPr="00583680">
              <w:rPr>
                <w:rFonts w:ascii="Times New Roman" w:hAnsi="Times New Roman"/>
              </w:rPr>
              <w:t xml:space="preserve"> графические </w:t>
            </w:r>
            <w:r w:rsidRPr="00583680">
              <w:rPr>
                <w:rFonts w:ascii="Times New Roman" w:hAnsi="Times New Roman"/>
                <w:b/>
              </w:rPr>
              <w:t>навыкии технологии</w:t>
            </w:r>
            <w:r w:rsidRPr="00583680">
              <w:rPr>
                <w:rFonts w:ascii="Times New Roman" w:hAnsi="Times New Roman"/>
              </w:rPr>
              <w:t xml:space="preserve"> выполнения коллажа в процессе создания эскизов молодежных комплектов одежды.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 xml:space="preserve">творческие работы, </w:t>
            </w:r>
            <w:r w:rsidRPr="00583680">
              <w:rPr>
                <w:rFonts w:ascii="Times New Roman" w:hAnsi="Times New Roman"/>
                <w:b/>
                <w:bCs/>
              </w:rPr>
              <w:t>про</w:t>
            </w:r>
            <w:r w:rsidRPr="00583680">
              <w:rPr>
                <w:rFonts w:ascii="Times New Roman" w:hAnsi="Times New Roman"/>
                <w:b/>
                <w:bCs/>
              </w:rPr>
              <w:softHyphen/>
              <w:t xml:space="preserve">являть </w:t>
            </w:r>
            <w:r w:rsidRPr="00583680">
              <w:rPr>
                <w:rFonts w:ascii="Times New Roman" w:hAnsi="Times New Roman"/>
              </w:rPr>
              <w:t>фантазию, воображение, чув</w:t>
            </w:r>
            <w:r w:rsidRPr="00583680">
              <w:rPr>
                <w:rFonts w:ascii="Times New Roman" w:hAnsi="Times New Roman"/>
              </w:rPr>
              <w:softHyphen/>
              <w:t>ство композиции, умение выбирать ма</w:t>
            </w:r>
            <w:r w:rsidRPr="00583680">
              <w:rPr>
                <w:rFonts w:ascii="Times New Roman" w:hAnsi="Times New Roman"/>
              </w:rPr>
              <w:softHyphen/>
              <w:t>териалы.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Автопортрет на каж</w:t>
            </w:r>
            <w:r w:rsidRPr="00583680">
              <w:rPr>
                <w:rFonts w:ascii="Times New Roman" w:hAnsi="Times New Roman"/>
              </w:rPr>
              <w:softHyphen/>
              <w:t>дый день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Лик или личина? Искусство грима и прически. Форма лица и прическа. Ма</w:t>
            </w:r>
            <w:r w:rsidRPr="00583680">
              <w:rPr>
                <w:rFonts w:ascii="Times New Roman" w:hAnsi="Times New Roman"/>
              </w:rPr>
              <w:softHyphen/>
              <w:t>кияж дневной, 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черний и карнаваль</w:t>
            </w:r>
            <w:r w:rsidRPr="00583680">
              <w:rPr>
                <w:rFonts w:ascii="Times New Roman" w:hAnsi="Times New Roman"/>
              </w:rPr>
              <w:softHyphen/>
              <w:t>ный. Грим бытовой и сц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нический. Лицо в жизни, на экране, на рисун</w:t>
            </w:r>
            <w:r w:rsidRPr="00583680">
              <w:rPr>
                <w:rFonts w:ascii="Times New Roman" w:hAnsi="Times New Roman"/>
              </w:rPr>
              <w:softHyphen/>
              <w:t>ке и на фотографии. Азбука визажистики и парикмахерскогостилизма.  Боди-арт и татуаж как мода.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Задания:</w:t>
            </w:r>
            <w:r w:rsidRPr="00583680">
              <w:rPr>
                <w:rFonts w:ascii="Times New Roman" w:hAnsi="Times New Roman"/>
              </w:rPr>
              <w:t xml:space="preserve"> выполнение практических работ по теме «Изменение образа сред</w:t>
            </w:r>
            <w:r w:rsidRPr="00583680">
              <w:rPr>
                <w:rFonts w:ascii="Times New Roman" w:hAnsi="Times New Roman"/>
              </w:rPr>
              <w:softHyphen/>
              <w:t>ствами внешней выразительности» (подбор вариантов приче</w:t>
            </w:r>
            <w:r w:rsidRPr="00583680">
              <w:rPr>
                <w:rFonts w:ascii="Times New Roman" w:hAnsi="Times New Roman"/>
              </w:rPr>
              <w:t>с</w:t>
            </w:r>
            <w:r w:rsidRPr="00583680">
              <w:rPr>
                <w:rFonts w:ascii="Times New Roman" w:hAnsi="Times New Roman"/>
              </w:rPr>
              <w:t>ки и грима для создания различных образов одно</w:t>
            </w:r>
            <w:r w:rsidRPr="00583680">
              <w:rPr>
                <w:rFonts w:ascii="Times New Roman" w:hAnsi="Times New Roman"/>
              </w:rPr>
              <w:softHyphen/>
              <w:t>го и того же лица — рисунок или кол</w:t>
            </w:r>
            <w:r w:rsidRPr="00583680">
              <w:rPr>
                <w:rFonts w:ascii="Times New Roman" w:hAnsi="Times New Roman"/>
              </w:rPr>
              <w:softHyphen/>
              <w:t>лаж; выполнение упражнений по осво</w:t>
            </w:r>
            <w:r w:rsidRPr="00583680">
              <w:rPr>
                <w:rFonts w:ascii="Times New Roman" w:hAnsi="Times New Roman"/>
              </w:rPr>
              <w:softHyphen/>
              <w:t>ению нав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ков и технологий бытового грима, т. е. маки</w:t>
            </w:r>
            <w:r w:rsidRPr="00583680">
              <w:rPr>
                <w:rFonts w:ascii="Times New Roman" w:hAnsi="Times New Roman"/>
              </w:rPr>
              <w:t>я</w:t>
            </w:r>
            <w:r w:rsidRPr="00583680">
              <w:rPr>
                <w:rFonts w:ascii="Times New Roman" w:hAnsi="Times New Roman"/>
              </w:rPr>
              <w:t>жа; создание сред</w:t>
            </w:r>
            <w:r w:rsidRPr="00583680">
              <w:rPr>
                <w:rFonts w:ascii="Times New Roman" w:hAnsi="Times New Roman"/>
              </w:rPr>
              <w:softHyphen/>
              <w:t>ствами грима образа сцен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ческого или карнавального персонажа).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графические материа</w:t>
            </w:r>
            <w:r w:rsidRPr="00583680">
              <w:rPr>
                <w:rFonts w:ascii="Times New Roman" w:hAnsi="Times New Roman"/>
              </w:rPr>
              <w:softHyphen/>
              <w:t>лы (по в</w:t>
            </w:r>
            <w:r w:rsidRPr="00583680">
              <w:rPr>
                <w:rFonts w:ascii="Times New Roman" w:hAnsi="Times New Roman"/>
              </w:rPr>
              <w:t>ы</w:t>
            </w:r>
            <w:r w:rsidRPr="00583680">
              <w:rPr>
                <w:rFonts w:ascii="Times New Roman" w:hAnsi="Times New Roman"/>
              </w:rPr>
              <w:t>бору) или материалы для коллажа, материалы для макияжа.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 и объяснять,</w:t>
            </w:r>
            <w:r w:rsidRPr="00583680">
              <w:rPr>
                <w:rFonts w:ascii="Times New Roman" w:hAnsi="Times New Roman"/>
              </w:rPr>
              <w:t xml:space="preserve"> в чем разница между творческими задачами, стоящ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ми перед гримером и перед визажистом.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Ориентироваться </w:t>
            </w:r>
            <w:r w:rsidRPr="00583680">
              <w:rPr>
                <w:rFonts w:ascii="Times New Roman" w:hAnsi="Times New Roman"/>
              </w:rPr>
              <w:t>в технологии на</w:t>
            </w:r>
            <w:r w:rsidRPr="00583680">
              <w:rPr>
                <w:rFonts w:ascii="Times New Roman" w:hAnsi="Times New Roman"/>
              </w:rPr>
              <w:softHyphen/>
              <w:t>несения и снятия бытового и театраль</w:t>
            </w:r>
            <w:r w:rsidRPr="00583680">
              <w:rPr>
                <w:rFonts w:ascii="Times New Roman" w:hAnsi="Times New Roman"/>
              </w:rPr>
              <w:softHyphen/>
              <w:t>ного грима.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воспринимать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>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кияж и прическу как единое компо</w:t>
            </w:r>
            <w:r w:rsidRPr="00583680">
              <w:rPr>
                <w:rFonts w:ascii="Times New Roman" w:hAnsi="Times New Roman"/>
              </w:rPr>
              <w:softHyphen/>
              <w:t>зиционное целое.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Вырабатывать </w:t>
            </w:r>
            <w:r w:rsidRPr="00583680">
              <w:rPr>
                <w:rFonts w:ascii="Times New Roman" w:hAnsi="Times New Roman"/>
              </w:rPr>
              <w:t>четкое ощущение эст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тических и этических границ при</w:t>
            </w:r>
            <w:r w:rsidRPr="00583680">
              <w:rPr>
                <w:rFonts w:ascii="Times New Roman" w:hAnsi="Times New Roman"/>
              </w:rPr>
              <w:softHyphen/>
              <w:t>менения макияжа и стилистики при</w:t>
            </w:r>
            <w:r w:rsidRPr="00583680">
              <w:rPr>
                <w:rFonts w:ascii="Times New Roman" w:hAnsi="Times New Roman"/>
              </w:rPr>
              <w:softHyphen/>
              <w:t>чески в повседневном быту.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практические творческие работы в материале.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Имидж: лик или ли</w:t>
            </w:r>
            <w:r w:rsidRPr="00583680">
              <w:rPr>
                <w:rFonts w:ascii="Times New Roman" w:hAnsi="Times New Roman"/>
              </w:rPr>
              <w:softHyphen/>
              <w:t>чина? Сфера имидж - дизайна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Человек как объект дизайна. Поня</w:t>
            </w:r>
            <w:r w:rsidRPr="00583680">
              <w:rPr>
                <w:rFonts w:ascii="Times New Roman" w:hAnsi="Times New Roman"/>
              </w:rPr>
              <w:softHyphen/>
              <w:t>тие имидж-дизайна как сферы деятель</w:t>
            </w:r>
            <w:r w:rsidRPr="00583680">
              <w:rPr>
                <w:rFonts w:ascii="Times New Roman" w:hAnsi="Times New Roman"/>
              </w:rPr>
              <w:softHyphen/>
              <w:t>ности, объединя</w:t>
            </w:r>
            <w:r w:rsidRPr="00583680">
              <w:rPr>
                <w:rFonts w:ascii="Times New Roman" w:hAnsi="Times New Roman"/>
              </w:rPr>
              <w:t>ю</w:t>
            </w:r>
            <w:r w:rsidRPr="00583680">
              <w:rPr>
                <w:rFonts w:ascii="Times New Roman" w:hAnsi="Times New Roman"/>
              </w:rPr>
              <w:t>щей различные ас</w:t>
            </w:r>
            <w:r w:rsidRPr="00583680">
              <w:rPr>
                <w:rFonts w:ascii="Times New Roman" w:hAnsi="Times New Roman"/>
              </w:rPr>
              <w:softHyphen/>
              <w:t>пекты моды и визажистику, искусство грима, парикмахерское дело, фи</w:t>
            </w:r>
            <w:r w:rsidRPr="00583680">
              <w:rPr>
                <w:rFonts w:ascii="Times New Roman" w:hAnsi="Times New Roman"/>
              </w:rPr>
              <w:t>р</w:t>
            </w:r>
            <w:r w:rsidRPr="00583680">
              <w:rPr>
                <w:rFonts w:ascii="Times New Roman" w:hAnsi="Times New Roman"/>
              </w:rPr>
              <w:t>мен</w:t>
            </w:r>
            <w:r w:rsidRPr="00583680">
              <w:rPr>
                <w:rFonts w:ascii="Times New Roman" w:hAnsi="Times New Roman"/>
              </w:rPr>
              <w:softHyphen/>
              <w:t>ный стиль и т. д., определяющей фор</w:t>
            </w:r>
            <w:r w:rsidRPr="00583680">
              <w:rPr>
                <w:rFonts w:ascii="Times New Roman" w:hAnsi="Times New Roman"/>
              </w:rPr>
              <w:softHyphen/>
              <w:t>му поведения и контактов в обществе. Связь имидж-дизайна с «паблик рилейшенс», техн</w:t>
            </w:r>
            <w:r w:rsidRPr="00583680">
              <w:rPr>
                <w:rFonts w:ascii="Times New Roman" w:hAnsi="Times New Roman"/>
              </w:rPr>
              <w:t>о</w:t>
            </w:r>
            <w:r w:rsidRPr="00583680">
              <w:rPr>
                <w:rFonts w:ascii="Times New Roman" w:hAnsi="Times New Roman"/>
              </w:rPr>
              <w:t>логией социальногоповедения, рекламой,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щественной де</w:t>
            </w:r>
            <w:r w:rsidRPr="00583680">
              <w:rPr>
                <w:rFonts w:ascii="Times New Roman" w:hAnsi="Times New Roman"/>
              </w:rPr>
              <w:softHyphen/>
              <w:t>ятельностью и политикой. М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териализа</w:t>
            </w:r>
            <w:r w:rsidRPr="00583680">
              <w:rPr>
                <w:rFonts w:ascii="Times New Roman" w:hAnsi="Times New Roman"/>
              </w:rPr>
              <w:softHyphen/>
              <w:t>ция в имидж-дизайне психосоциал</w:t>
            </w:r>
            <w:r w:rsidRPr="00583680">
              <w:rPr>
                <w:rFonts w:ascii="Times New Roman" w:hAnsi="Times New Roman"/>
              </w:rPr>
              <w:t>ь</w:t>
            </w:r>
            <w:r w:rsidRPr="00583680">
              <w:rPr>
                <w:rFonts w:ascii="Times New Roman" w:hAnsi="Times New Roman"/>
              </w:rPr>
              <w:t>ных притязаний личности на публичное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мо</w:t>
            </w:r>
            <w:r w:rsidRPr="00583680">
              <w:rPr>
                <w:rFonts w:ascii="Times New Roman" w:hAnsi="Times New Roman"/>
              </w:rPr>
              <w:softHyphen/>
              <w:t>делирование желаемого облика.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создание коллективной практич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ской работы по теме «Имидж - мейкерский сценарий-проект с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исполь</w:t>
            </w:r>
            <w:r w:rsidRPr="00583680">
              <w:rPr>
                <w:rFonts w:ascii="Times New Roman" w:hAnsi="Times New Roman"/>
              </w:rPr>
              <w:softHyphen/>
              <w:t>зованием различных визуально-дизай</w:t>
            </w:r>
            <w:r w:rsidRPr="00583680">
              <w:rPr>
                <w:rFonts w:ascii="Times New Roman" w:hAnsi="Times New Roman"/>
              </w:rPr>
              <w:softHyphen/>
              <w:t xml:space="preserve">нерских элементов», соревновательно - </w:t>
            </w:r>
            <w:r w:rsidRPr="00583680">
              <w:rPr>
                <w:rFonts w:ascii="Times New Roman" w:hAnsi="Times New Roman"/>
              </w:rPr>
              <w:softHyphen/>
              <w:t>игровая реализация сценария-проекта.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Материалы:</w:t>
            </w:r>
            <w:r w:rsidRPr="00583680">
              <w:rPr>
                <w:rFonts w:ascii="Times New Roman" w:hAnsi="Times New Roman"/>
              </w:rPr>
              <w:t xml:space="preserve"> по выбору учителя и учащихся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Понимать</w:t>
            </w:r>
            <w:r w:rsidRPr="00583680">
              <w:rPr>
                <w:rFonts w:ascii="Times New Roman" w:hAnsi="Times New Roman"/>
              </w:rPr>
              <w:t xml:space="preserve"> имидж-дизайн как сферу деятельности, объединяющую разли</w:t>
            </w:r>
            <w:r w:rsidRPr="00583680">
              <w:rPr>
                <w:rFonts w:ascii="Times New Roman" w:hAnsi="Times New Roman"/>
              </w:rPr>
              <w:t>ч</w:t>
            </w:r>
            <w:r w:rsidRPr="00583680">
              <w:rPr>
                <w:rFonts w:ascii="Times New Roman" w:hAnsi="Times New Roman"/>
              </w:rPr>
              <w:t>ные аспекты моды, визажистику, п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рикмахерское дело, ювелирную пласт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ку, фирменный стиль и т. д., опред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ляющую поведение и контакты челов</w:t>
            </w:r>
            <w:r w:rsidRPr="00583680">
              <w:rPr>
                <w:rFonts w:ascii="Times New Roman" w:hAnsi="Times New Roman"/>
              </w:rPr>
              <w:t>е</w:t>
            </w:r>
            <w:r w:rsidRPr="00583680">
              <w:rPr>
                <w:rFonts w:ascii="Times New Roman" w:hAnsi="Times New Roman"/>
              </w:rPr>
              <w:t>ка в обществе.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</w:rPr>
              <w:t>Объяснять</w:t>
            </w:r>
            <w:r w:rsidRPr="00583680">
              <w:rPr>
                <w:rFonts w:ascii="Times New Roman" w:hAnsi="Times New Roman"/>
              </w:rPr>
              <w:t xml:space="preserve"> связи имидж-дизайна с пу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личностью, технологией социального поведения, рекламой, общественной деятельностью и политикой.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Создавать </w:t>
            </w:r>
            <w:r w:rsidRPr="00583680">
              <w:rPr>
                <w:rFonts w:ascii="Times New Roman" w:hAnsi="Times New Roman"/>
              </w:rPr>
              <w:t>творческую работу в ма</w:t>
            </w:r>
            <w:r w:rsidRPr="00583680">
              <w:rPr>
                <w:rFonts w:ascii="Times New Roman" w:hAnsi="Times New Roman"/>
              </w:rPr>
              <w:softHyphen/>
              <w:t xml:space="preserve">териале,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активно проявлять </w:t>
            </w:r>
            <w:r w:rsidRPr="00583680">
              <w:rPr>
                <w:rFonts w:ascii="Times New Roman" w:hAnsi="Times New Roman"/>
              </w:rPr>
              <w:t>себя в коллективной деятельности.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775FB7" w:rsidRPr="00583680" w:rsidTr="00803ED5">
        <w:tc>
          <w:tcPr>
            <w:tcW w:w="2093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 xml:space="preserve">Моделируя себя — моделируешь мир </w:t>
            </w:r>
            <w:r w:rsidRPr="00583680">
              <w:rPr>
                <w:rFonts w:ascii="Times New Roman" w:hAnsi="Times New Roman"/>
                <w:i/>
                <w:iCs/>
              </w:rPr>
              <w:t>(обобщение темы)</w:t>
            </w:r>
          </w:p>
        </w:tc>
        <w:tc>
          <w:tcPr>
            <w:tcW w:w="4634" w:type="dxa"/>
            <w:gridSpan w:val="2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</w:rPr>
              <w:t>Человек — мера вещного мира. Он — или его хозяин, или раб. Соз</w:t>
            </w:r>
            <w:r w:rsidRPr="00583680">
              <w:rPr>
                <w:rFonts w:ascii="Times New Roman" w:hAnsi="Times New Roman"/>
              </w:rPr>
              <w:softHyphen/>
              <w:t>давая «оболочку» —имидж, создаешь и «душу». Моделируя себя, моделиру</w:t>
            </w:r>
            <w:r w:rsidRPr="00583680">
              <w:rPr>
                <w:rFonts w:ascii="Times New Roman" w:hAnsi="Times New Roman"/>
              </w:rPr>
              <w:softHyphen/>
              <w:t>ешь и создаешь мир и свое завтра. Роль дизайна и архитектуры в сов</w:t>
            </w:r>
            <w:r w:rsidRPr="00583680">
              <w:rPr>
                <w:rFonts w:ascii="Times New Roman" w:hAnsi="Times New Roman"/>
              </w:rPr>
              <w:softHyphen/>
              <w:t>ременном обществе как важной состав</w:t>
            </w:r>
            <w:r w:rsidRPr="00583680">
              <w:rPr>
                <w:rFonts w:ascii="Times New Roman" w:hAnsi="Times New Roman"/>
              </w:rPr>
              <w:softHyphen/>
              <w:t>ляющей, форм</w:t>
            </w:r>
            <w:r w:rsidRPr="00583680">
              <w:rPr>
                <w:rFonts w:ascii="Times New Roman" w:hAnsi="Times New Roman"/>
              </w:rPr>
              <w:t>и</w:t>
            </w:r>
            <w:r w:rsidRPr="00583680">
              <w:rPr>
                <w:rFonts w:ascii="Times New Roman" w:hAnsi="Times New Roman"/>
              </w:rPr>
              <w:t>рующей его социокуль</w:t>
            </w:r>
            <w:r w:rsidRPr="00583680">
              <w:rPr>
                <w:rFonts w:ascii="Times New Roman" w:hAnsi="Times New Roman"/>
              </w:rPr>
              <w:softHyphen/>
              <w:t>турный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лик.Понимание места этих искусств и их о</w:t>
            </w:r>
            <w:r w:rsidRPr="00583680">
              <w:rPr>
                <w:rFonts w:ascii="Times New Roman" w:hAnsi="Times New Roman"/>
              </w:rPr>
              <w:t>б</w:t>
            </w:r>
            <w:r w:rsidRPr="00583680">
              <w:rPr>
                <w:rFonts w:ascii="Times New Roman" w:hAnsi="Times New Roman"/>
              </w:rPr>
              <w:t>разного языка в ряду пластиче</w:t>
            </w:r>
            <w:r w:rsidRPr="00583680">
              <w:rPr>
                <w:rFonts w:ascii="Times New Roman" w:hAnsi="Times New Roman"/>
              </w:rPr>
              <w:softHyphen/>
              <w:t>ских искусств.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i/>
                <w:iCs/>
              </w:rPr>
              <w:t>Задание:</w:t>
            </w:r>
            <w:r w:rsidRPr="00583680">
              <w:rPr>
                <w:rFonts w:ascii="Times New Roman" w:hAnsi="Times New Roman"/>
              </w:rPr>
              <w:t xml:space="preserve"> участие в выставке твор</w:t>
            </w:r>
            <w:r w:rsidRPr="00583680">
              <w:rPr>
                <w:rFonts w:ascii="Times New Roman" w:hAnsi="Times New Roman"/>
              </w:rPr>
              <w:softHyphen/>
              <w:t>ческих р</w:t>
            </w:r>
            <w:r w:rsidRPr="00583680">
              <w:rPr>
                <w:rFonts w:ascii="Times New Roman" w:hAnsi="Times New Roman"/>
              </w:rPr>
              <w:t>а</w:t>
            </w:r>
            <w:r w:rsidRPr="00583680">
              <w:rPr>
                <w:rFonts w:ascii="Times New Roman" w:hAnsi="Times New Roman"/>
              </w:rPr>
              <w:t>бот, коллективное обсуждение художестве</w:t>
            </w:r>
            <w:r w:rsidRPr="00583680">
              <w:rPr>
                <w:rFonts w:ascii="Times New Roman" w:hAnsi="Times New Roman"/>
              </w:rPr>
              <w:t>н</w:t>
            </w:r>
            <w:r w:rsidRPr="00583680">
              <w:rPr>
                <w:rFonts w:ascii="Times New Roman" w:hAnsi="Times New Roman"/>
              </w:rPr>
              <w:t>ных особенностей работ.</w:t>
            </w:r>
          </w:p>
        </w:tc>
        <w:tc>
          <w:tcPr>
            <w:tcW w:w="4046" w:type="dxa"/>
          </w:tcPr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Понимать </w:t>
            </w:r>
            <w:r w:rsidRPr="00583680">
              <w:rPr>
                <w:rFonts w:ascii="Times New Roman" w:hAnsi="Times New Roman"/>
              </w:rPr>
              <w:t xml:space="preserve">и </w:t>
            </w:r>
            <w:r w:rsidRPr="00583680">
              <w:rPr>
                <w:rFonts w:ascii="Times New Roman" w:hAnsi="Times New Roman"/>
                <w:b/>
                <w:bCs/>
              </w:rPr>
              <w:t xml:space="preserve">уметь доказывать, </w:t>
            </w:r>
            <w:r w:rsidRPr="00583680">
              <w:rPr>
                <w:rFonts w:ascii="Times New Roman" w:hAnsi="Times New Roman"/>
              </w:rPr>
              <w:t>что человеку, прежде всего, нужно «быть», а не «казаться».</w:t>
            </w:r>
          </w:p>
          <w:p w:rsidR="00775FB7" w:rsidRPr="00583680" w:rsidRDefault="00775FB7" w:rsidP="005B1796">
            <w:pPr>
              <w:pStyle w:val="NoSpacing"/>
              <w:rPr>
                <w:rFonts w:ascii="Times New Roman" w:hAnsi="Times New Roman"/>
              </w:rPr>
            </w:pPr>
            <w:r w:rsidRPr="00583680">
              <w:rPr>
                <w:rFonts w:ascii="Times New Roman" w:hAnsi="Times New Roman"/>
                <w:b/>
                <w:bCs/>
              </w:rPr>
              <w:t xml:space="preserve">Уметь видеть </w:t>
            </w:r>
            <w:r w:rsidRPr="00583680">
              <w:rPr>
                <w:rFonts w:ascii="Times New Roman" w:hAnsi="Times New Roman"/>
              </w:rPr>
              <w:t>искусство вокруг се</w:t>
            </w:r>
            <w:r w:rsidRPr="00583680">
              <w:rPr>
                <w:rFonts w:ascii="Times New Roman" w:hAnsi="Times New Roman"/>
              </w:rPr>
              <w:softHyphen/>
              <w:t xml:space="preserve">бя, </w:t>
            </w:r>
            <w:r w:rsidRPr="00583680">
              <w:rPr>
                <w:rFonts w:ascii="Times New Roman" w:hAnsi="Times New Roman"/>
                <w:b/>
                <w:bCs/>
              </w:rPr>
              <w:t xml:space="preserve">обсуждать </w:t>
            </w:r>
            <w:r w:rsidRPr="00583680">
              <w:rPr>
                <w:rFonts w:ascii="Times New Roman" w:hAnsi="Times New Roman"/>
              </w:rPr>
              <w:t>практические творчес</w:t>
            </w:r>
            <w:r w:rsidRPr="00583680">
              <w:rPr>
                <w:rFonts w:ascii="Times New Roman" w:hAnsi="Times New Roman"/>
              </w:rPr>
              <w:softHyphen/>
              <w:t>кие работы, созданные в течение учеб</w:t>
            </w:r>
            <w:r w:rsidRPr="00583680">
              <w:rPr>
                <w:rFonts w:ascii="Times New Roman" w:hAnsi="Times New Roman"/>
              </w:rPr>
              <w:softHyphen/>
              <w:t>ного года.</w:t>
            </w:r>
          </w:p>
        </w:tc>
      </w:tr>
    </w:tbl>
    <w:p w:rsidR="00775FB7" w:rsidRDefault="00775FB7" w:rsidP="0058368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775FB7" w:rsidRDefault="00775FB7" w:rsidP="00941E7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75FB7" w:rsidRPr="00583680" w:rsidRDefault="00775FB7" w:rsidP="00941E7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83680">
        <w:rPr>
          <w:rFonts w:ascii="Times New Roman" w:hAnsi="Times New Roman"/>
          <w:b/>
          <w:sz w:val="24"/>
          <w:szCs w:val="24"/>
        </w:rPr>
        <w:t xml:space="preserve">УЧЕБНО – МЕТОДИЧЕСКОЕ </w:t>
      </w:r>
      <w:r>
        <w:rPr>
          <w:rFonts w:ascii="Times New Roman" w:hAnsi="Times New Roman"/>
          <w:b/>
          <w:sz w:val="24"/>
          <w:szCs w:val="24"/>
        </w:rPr>
        <w:t xml:space="preserve"> И МАТЕРИАЛЬНО-ТЕХНИЧЕСКОЕ </w:t>
      </w:r>
      <w:r w:rsidRPr="00583680">
        <w:rPr>
          <w:rFonts w:ascii="Times New Roman" w:hAnsi="Times New Roman"/>
          <w:b/>
          <w:sz w:val="24"/>
          <w:szCs w:val="24"/>
        </w:rPr>
        <w:t xml:space="preserve">ОБЕСПЕЧЕНИЕ </w:t>
      </w:r>
      <w:r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775FB7" w:rsidRPr="00583680" w:rsidRDefault="00775FB7" w:rsidP="00941E7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7E5800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b/>
          <w:color w:val="000000"/>
          <w:sz w:val="24"/>
          <w:szCs w:val="24"/>
        </w:rPr>
      </w:pPr>
      <w:r w:rsidRPr="00583680">
        <w:rPr>
          <w:rFonts w:ascii="Times New Roman" w:hAnsi="Times New Roman"/>
          <w:b/>
          <w:color w:val="000000"/>
          <w:sz w:val="24"/>
          <w:szCs w:val="24"/>
        </w:rPr>
        <w:t>Материально-техническое обеспечение:</w:t>
      </w: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ФГОС основного общего образования, ООП ООО Лицея № 15, </w:t>
      </w:r>
      <w:r w:rsidRPr="00583680">
        <w:rPr>
          <w:rFonts w:ascii="Times New Roman" w:hAnsi="Times New Roman"/>
          <w:sz w:val="24"/>
          <w:szCs w:val="24"/>
        </w:rPr>
        <w:t>примерная программа</w:t>
      </w:r>
      <w:r>
        <w:rPr>
          <w:rFonts w:ascii="Times New Roman" w:hAnsi="Times New Roman"/>
          <w:sz w:val="24"/>
          <w:szCs w:val="24"/>
        </w:rPr>
        <w:t xml:space="preserve"> по пре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мету</w:t>
      </w:r>
      <w:r w:rsidRPr="00583680">
        <w:rPr>
          <w:rFonts w:ascii="Times New Roman" w:hAnsi="Times New Roman"/>
          <w:sz w:val="24"/>
          <w:szCs w:val="24"/>
        </w:rPr>
        <w:t>, рабочие программы входят в состав</w:t>
      </w:r>
      <w:r w:rsidRPr="00583680">
        <w:rPr>
          <w:rStyle w:val="a1"/>
          <w:rFonts w:ascii="Times New Roman" w:eastAsia="Calibri" w:hAnsi="Times New Roman" w:cs="Times New Roman"/>
          <w:sz w:val="24"/>
          <w:szCs w:val="24"/>
        </w:rPr>
        <w:t xml:space="preserve"> обязательного</w:t>
      </w:r>
      <w:r w:rsidRPr="00583680">
        <w:rPr>
          <w:rFonts w:ascii="Times New Roman" w:hAnsi="Times New Roman"/>
          <w:sz w:val="24"/>
          <w:szCs w:val="24"/>
        </w:rPr>
        <w:t xml:space="preserve"> программно- методического обеспеч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ния кабинета изоб</w:t>
      </w:r>
      <w:r w:rsidRPr="00583680">
        <w:rPr>
          <w:rFonts w:ascii="Times New Roman" w:hAnsi="Times New Roman"/>
          <w:sz w:val="24"/>
          <w:szCs w:val="24"/>
        </w:rPr>
        <w:softHyphen/>
        <w:t>разительного и</w:t>
      </w:r>
      <w:r w:rsidRPr="00583680">
        <w:rPr>
          <w:rFonts w:ascii="Times New Roman" w:hAnsi="Times New Roman"/>
          <w:sz w:val="24"/>
          <w:szCs w:val="24"/>
        </w:rPr>
        <w:t>с</w:t>
      </w:r>
      <w:r w:rsidRPr="00583680">
        <w:rPr>
          <w:rFonts w:ascii="Times New Roman" w:hAnsi="Times New Roman"/>
          <w:sz w:val="24"/>
          <w:szCs w:val="24"/>
        </w:rPr>
        <w:t>кусства.</w:t>
      </w: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Учебники по изобразительному искусству, Рабочие тетради, Методические пособия (рекоме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дации к проведению уроков изобразительного ис</w:t>
      </w:r>
      <w:r w:rsidRPr="00583680">
        <w:rPr>
          <w:rFonts w:ascii="Times New Roman" w:hAnsi="Times New Roman"/>
          <w:sz w:val="24"/>
          <w:szCs w:val="24"/>
        </w:rPr>
        <w:softHyphen/>
        <w:t>кусства), Методические журналы по искусс</w:t>
      </w:r>
      <w:r w:rsidRPr="00583680">
        <w:rPr>
          <w:rFonts w:ascii="Times New Roman" w:hAnsi="Times New Roman"/>
          <w:sz w:val="24"/>
          <w:szCs w:val="24"/>
        </w:rPr>
        <w:t>т</w:t>
      </w:r>
      <w:r w:rsidRPr="00583680">
        <w:rPr>
          <w:rFonts w:ascii="Times New Roman" w:hAnsi="Times New Roman"/>
          <w:sz w:val="24"/>
          <w:szCs w:val="24"/>
        </w:rPr>
        <w:t>ву, Энциклопедии по искусству, справочные по</w:t>
      </w:r>
      <w:r w:rsidRPr="00583680">
        <w:rPr>
          <w:rFonts w:ascii="Times New Roman" w:hAnsi="Times New Roman"/>
          <w:sz w:val="24"/>
          <w:szCs w:val="24"/>
        </w:rPr>
        <w:softHyphen/>
        <w:t>собия, Книги о художниках и художественных му</w:t>
      </w:r>
      <w:r w:rsidRPr="00583680">
        <w:rPr>
          <w:rFonts w:ascii="Times New Roman" w:hAnsi="Times New Roman"/>
          <w:sz w:val="24"/>
          <w:szCs w:val="24"/>
        </w:rPr>
        <w:softHyphen/>
        <w:t>зеях, Словарь искусствоведческих терминов, Портреты русских и зарубежных художников;</w:t>
      </w: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 Таблица по цветоведению, перспективе, построению орнамента;  таблица по стилям архите</w:t>
      </w:r>
      <w:r w:rsidRPr="00583680">
        <w:rPr>
          <w:rFonts w:ascii="Times New Roman" w:hAnsi="Times New Roman"/>
          <w:sz w:val="24"/>
          <w:szCs w:val="24"/>
        </w:rPr>
        <w:t>к</w:t>
      </w:r>
      <w:r w:rsidRPr="00583680">
        <w:rPr>
          <w:rFonts w:ascii="Times New Roman" w:hAnsi="Times New Roman"/>
          <w:sz w:val="24"/>
          <w:szCs w:val="24"/>
        </w:rPr>
        <w:t xml:space="preserve">туры, одежды предметов быта; Таблицы по народным промыслам, декоративно – прикладному искусству; </w:t>
      </w: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Музыкальный центр; слайд - проектор; фотоаппарат; С</w:t>
      </w:r>
      <w:r w:rsidRPr="00583680">
        <w:rPr>
          <w:rFonts w:ascii="Times New Roman" w:hAnsi="Times New Roman"/>
          <w:sz w:val="24"/>
          <w:szCs w:val="24"/>
          <w:lang w:val="en-US"/>
        </w:rPr>
        <w:t>D</w:t>
      </w:r>
      <w:r w:rsidRPr="00583680">
        <w:rPr>
          <w:rFonts w:ascii="Times New Roman" w:hAnsi="Times New Roman"/>
          <w:sz w:val="24"/>
          <w:szCs w:val="24"/>
        </w:rPr>
        <w:t>/</w:t>
      </w:r>
      <w:r w:rsidRPr="00583680">
        <w:rPr>
          <w:rFonts w:ascii="Times New Roman" w:hAnsi="Times New Roman"/>
          <w:sz w:val="24"/>
          <w:szCs w:val="24"/>
          <w:lang w:val="en-US"/>
        </w:rPr>
        <w:t>DVD</w:t>
      </w:r>
      <w:r w:rsidRPr="00583680">
        <w:rPr>
          <w:rFonts w:ascii="Times New Roman" w:hAnsi="Times New Roman"/>
          <w:sz w:val="24"/>
          <w:szCs w:val="24"/>
        </w:rPr>
        <w:t xml:space="preserve">  проигрыватели; телевизор; мультимедийный компьютер с художественным программным обеспечением; экран подвесной; видеокамера; графический планшет;</w:t>
      </w: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 xml:space="preserve">- Аудиозаписи по музыке, литературные произведения;  </w:t>
      </w:r>
      <w:r w:rsidRPr="00583680">
        <w:rPr>
          <w:rFonts w:ascii="Times New Roman" w:hAnsi="Times New Roman"/>
          <w:sz w:val="24"/>
          <w:szCs w:val="24"/>
          <w:lang w:val="en-US"/>
        </w:rPr>
        <w:t>DVD</w:t>
      </w:r>
      <w:r w:rsidRPr="00583680">
        <w:rPr>
          <w:rFonts w:ascii="Times New Roman" w:hAnsi="Times New Roman"/>
          <w:sz w:val="24"/>
          <w:szCs w:val="24"/>
        </w:rPr>
        <w:t xml:space="preserve"> фильмы; презентации по видам изобразительных искусств; по жанрам изобразительных искусств; по стилям и направлениям в искусстве; по декоративно-прикладному искусству; по творчеству художников.</w:t>
      </w:r>
    </w:p>
    <w:p w:rsidR="00775FB7" w:rsidRPr="00583680" w:rsidRDefault="00775FB7" w:rsidP="007E5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7E5800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7E5800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Учебно-методическое обеспечение.</w:t>
      </w:r>
    </w:p>
    <w:p w:rsidR="00775FB7" w:rsidRPr="00583680" w:rsidRDefault="00775FB7" w:rsidP="007E580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Данная программа обеспечена учебно-методическими комплектами для каждого класса общ</w:t>
      </w:r>
      <w:r w:rsidRPr="00583680">
        <w:rPr>
          <w:rFonts w:ascii="Times New Roman" w:hAnsi="Times New Roman"/>
          <w:sz w:val="24"/>
          <w:szCs w:val="24"/>
        </w:rPr>
        <w:t>е</w:t>
      </w:r>
      <w:r w:rsidRPr="00583680">
        <w:rPr>
          <w:rFonts w:ascii="Times New Roman" w:hAnsi="Times New Roman"/>
          <w:sz w:val="24"/>
          <w:szCs w:val="24"/>
        </w:rPr>
        <w:t>образовательных учреждений. В комплекты входят следующие издания под редакцией Б. М. Неменского.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b/>
          <w:i/>
          <w:sz w:val="24"/>
          <w:szCs w:val="24"/>
        </w:rPr>
        <w:t>Учебники для учащихся</w:t>
      </w:r>
      <w:r w:rsidRPr="00583680">
        <w:rPr>
          <w:rFonts w:ascii="Times New Roman" w:hAnsi="Times New Roman"/>
          <w:i/>
          <w:sz w:val="24"/>
          <w:szCs w:val="24"/>
        </w:rPr>
        <w:t>: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color w:val="000000"/>
          <w:sz w:val="24"/>
          <w:szCs w:val="24"/>
        </w:rPr>
        <w:t>— Л.А. Неменская учебник для 5 класса для общеобразовательных учреждений. Изобраз</w:t>
      </w:r>
      <w:r w:rsidRPr="00583680">
        <w:rPr>
          <w:rFonts w:ascii="Times New Roman" w:hAnsi="Times New Roman"/>
          <w:color w:val="000000"/>
          <w:sz w:val="24"/>
          <w:szCs w:val="24"/>
        </w:rPr>
        <w:t>и</w:t>
      </w:r>
      <w:r w:rsidRPr="00583680">
        <w:rPr>
          <w:rFonts w:ascii="Times New Roman" w:hAnsi="Times New Roman"/>
          <w:color w:val="000000"/>
          <w:sz w:val="24"/>
          <w:szCs w:val="24"/>
        </w:rPr>
        <w:t>тельное искусство.  Декоративно-прикладное искусство в жизни человека. / Л.А. Неменская; под ред. Б.М. Неменского. – М.: Просвещение, 2008.-176с.</w:t>
      </w:r>
    </w:p>
    <w:p w:rsidR="00775FB7" w:rsidRPr="00583680" w:rsidRDefault="00775FB7" w:rsidP="00941E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83680">
        <w:rPr>
          <w:rFonts w:ascii="Times New Roman" w:hAnsi="Times New Roman"/>
          <w:color w:val="000000"/>
          <w:sz w:val="24"/>
          <w:szCs w:val="24"/>
        </w:rPr>
        <w:t>— Л.А. Неменская учебник для 6 класса для общеобразовательных учреждений. Изобразител</w:t>
      </w:r>
      <w:r w:rsidRPr="00583680">
        <w:rPr>
          <w:rFonts w:ascii="Times New Roman" w:hAnsi="Times New Roman"/>
          <w:color w:val="000000"/>
          <w:sz w:val="24"/>
          <w:szCs w:val="24"/>
        </w:rPr>
        <w:t>ь</w:t>
      </w:r>
      <w:r w:rsidRPr="00583680">
        <w:rPr>
          <w:rFonts w:ascii="Times New Roman" w:hAnsi="Times New Roman"/>
          <w:color w:val="000000"/>
          <w:sz w:val="24"/>
          <w:szCs w:val="24"/>
        </w:rPr>
        <w:t>ное искусство. Искусство в жизни человека. / Л.А. Неменская; под ред. Б.М. Неменского. – М.: Просвещение, 2008.-176с.</w:t>
      </w:r>
    </w:p>
    <w:p w:rsidR="00775FB7" w:rsidRPr="00583680" w:rsidRDefault="00775FB7" w:rsidP="00941E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83680">
        <w:rPr>
          <w:rFonts w:ascii="Times New Roman" w:hAnsi="Times New Roman"/>
          <w:color w:val="000000"/>
          <w:sz w:val="24"/>
          <w:szCs w:val="24"/>
        </w:rPr>
        <w:t>— Л.А. Неменская учебник для 7-8 класса для общеобразовательных учреждений. Изобраз</w:t>
      </w:r>
      <w:r w:rsidRPr="00583680">
        <w:rPr>
          <w:rFonts w:ascii="Times New Roman" w:hAnsi="Times New Roman"/>
          <w:color w:val="000000"/>
          <w:sz w:val="24"/>
          <w:szCs w:val="24"/>
        </w:rPr>
        <w:t>и</w:t>
      </w:r>
      <w:r w:rsidRPr="00583680">
        <w:rPr>
          <w:rFonts w:ascii="Times New Roman" w:hAnsi="Times New Roman"/>
          <w:color w:val="000000"/>
          <w:sz w:val="24"/>
          <w:szCs w:val="24"/>
        </w:rPr>
        <w:t>тельное искусство. Дизайн и архитектура в жизни человека. / А.С. Питерских, Г.Е. Гуров; под ред. Б.М. Неменского. – М.: Просвещение,2008.-176с.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Сокольникова, Н. М. Основы рисунка. Ч. 1. - Обнинск: Титул, 1998;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Сокольникова, Н. М. Основы композиции. Ч. 2. - Обнинск: Титул, 1998;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Сокольникова, Н. М. Основы живописи. Ч. 3. - Обнинск: Титул, 1998;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b/>
          <w:i/>
          <w:sz w:val="24"/>
          <w:szCs w:val="24"/>
        </w:rPr>
      </w:pPr>
      <w:r w:rsidRPr="00583680">
        <w:rPr>
          <w:rFonts w:ascii="Times New Roman" w:hAnsi="Times New Roman"/>
          <w:b/>
          <w:i/>
          <w:sz w:val="24"/>
          <w:szCs w:val="24"/>
        </w:rPr>
        <w:t>Дополнительные пособия для учителя: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Пономарев, А. М. Школа изобразительного искусства. -М.: Просвещение, 1998;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Рылова, Л. Б. Изобразительное искусство в школе. - Ижевск, 1998;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Колокольников, В. В. Рисование в педагогическом училище. - М.: Просвещение, 1965;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Ростовцев, Н. Н. Методика преподавания ИЗО в школе. - М.: Агар, 1998;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Фомина, Н. Н. ИЗО и художественный труд. 5-8 классы. - М.: Просвещение, 1995;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Неменский, Б. М. Искусство вокруг нас. - М.: Просвещение, 2003.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Неменский, Б. М. Твоя мастерская. - М.: Просвещение, 2003.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- Неменский, Б. М. ИЗО и художественный труд: 1-8 классы. - М: Просвещение, 2003.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color w:val="000000"/>
          <w:sz w:val="24"/>
          <w:szCs w:val="24"/>
        </w:rPr>
      </w:pPr>
      <w:r w:rsidRPr="00583680">
        <w:rPr>
          <w:rFonts w:ascii="Times New Roman" w:hAnsi="Times New Roman"/>
          <w:color w:val="000000"/>
          <w:sz w:val="24"/>
          <w:szCs w:val="24"/>
        </w:rPr>
        <w:t>- Б.М. Неменского Программно-методические материалы. Изобразительное искусство и художественный труд. 1-9 классы общеобразовательной школы/ Б.М. Неменский, Н.А. Горяева, Л.А. Неменская., изд. «Просвещение», 2006</w:t>
      </w:r>
    </w:p>
    <w:p w:rsidR="00775FB7" w:rsidRPr="00583680" w:rsidRDefault="00775FB7" w:rsidP="00941E72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color w:val="000000"/>
          <w:sz w:val="24"/>
          <w:szCs w:val="24"/>
        </w:rPr>
      </w:pPr>
    </w:p>
    <w:p w:rsidR="00775FB7" w:rsidRPr="00583680" w:rsidRDefault="00775FB7" w:rsidP="00803ED5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941E7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8. ПЛАНИРУЕМЫЕ РЕЗУЛЬТАТЫ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Cs/>
          <w:sz w:val="24"/>
          <w:szCs w:val="24"/>
        </w:rPr>
      </w:pPr>
      <w:r w:rsidRPr="00583680">
        <w:rPr>
          <w:rFonts w:ascii="Times New Roman" w:hAnsi="Times New Roman"/>
          <w:b/>
          <w:iCs/>
          <w:sz w:val="24"/>
          <w:szCs w:val="24"/>
        </w:rPr>
        <w:t>Роль искусства и художественной деятельности в жизни человека и общества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83680">
        <w:rPr>
          <w:rFonts w:ascii="Times New Roman" w:hAnsi="Times New Roman"/>
          <w:bCs/>
          <w:iCs/>
          <w:sz w:val="24"/>
          <w:szCs w:val="24"/>
          <w:u w:val="single"/>
        </w:rPr>
        <w:t>Выпускник научится: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bCs/>
          <w:sz w:val="24"/>
          <w:szCs w:val="24"/>
        </w:rPr>
        <w:t xml:space="preserve">понимать роль и место </w:t>
      </w:r>
      <w:r w:rsidRPr="00583680">
        <w:rPr>
          <w:rFonts w:ascii="Times New Roman" w:hAnsi="Times New Roman"/>
          <w:sz w:val="24"/>
          <w:szCs w:val="24"/>
        </w:rPr>
        <w:t>искусства в развитии культуры, ориентироваться в связях искусства с наукой и религией;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bCs/>
          <w:sz w:val="24"/>
          <w:szCs w:val="24"/>
        </w:rPr>
        <w:t xml:space="preserve">осознавать </w:t>
      </w:r>
      <w:r w:rsidRPr="00583680">
        <w:rPr>
          <w:rFonts w:ascii="Times New Roman" w:hAnsi="Times New Roman"/>
          <w:sz w:val="24"/>
          <w:szCs w:val="24"/>
        </w:rPr>
        <w:t>потенциал искусства в познании мира, в формировании отношения к человеку, природным и социальным явлениям;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понимать роль искусства в создании материальной среды обитания человека;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583680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выделять и анализировать авторскую концепцию художественного образа в произведении искусства;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определять эстетические категории «прекрасное» и «безобразное», «комическое» и «траг</w:t>
      </w:r>
      <w:r w:rsidRPr="00583680">
        <w:rPr>
          <w:rFonts w:ascii="Times New Roman" w:hAnsi="Times New Roman"/>
          <w:i/>
          <w:iCs/>
          <w:sz w:val="24"/>
          <w:szCs w:val="24"/>
        </w:rPr>
        <w:t>и</w:t>
      </w:r>
      <w:r w:rsidRPr="00583680">
        <w:rPr>
          <w:rFonts w:ascii="Times New Roman" w:hAnsi="Times New Roman"/>
          <w:i/>
          <w:iCs/>
          <w:sz w:val="24"/>
          <w:szCs w:val="24"/>
        </w:rPr>
        <w:t>ческое» и др. в произведениях пластических искусств и использовать эти знания на практике;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различать произведения разных эпох, художественных стилей;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различать работы великих мастеров по художественной манере (по манере письма).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Духовно-нравственные проблемы жизни и искусства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83680">
        <w:rPr>
          <w:rFonts w:ascii="Times New Roman" w:hAnsi="Times New Roman"/>
          <w:bCs/>
          <w:sz w:val="24"/>
          <w:szCs w:val="24"/>
          <w:u w:val="single"/>
        </w:rPr>
        <w:t>Выпускник научится: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понимать связи искусства с всемирной историей и историей Отечества;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осознавать роль искусства в формировании мировоззрения, в развитии религиозных предста</w:t>
      </w:r>
      <w:r w:rsidRPr="00583680">
        <w:rPr>
          <w:rFonts w:ascii="Times New Roman" w:hAnsi="Times New Roman"/>
          <w:sz w:val="24"/>
          <w:szCs w:val="24"/>
        </w:rPr>
        <w:t>в</w:t>
      </w:r>
      <w:r w:rsidRPr="00583680">
        <w:rPr>
          <w:rFonts w:ascii="Times New Roman" w:hAnsi="Times New Roman"/>
          <w:sz w:val="24"/>
          <w:szCs w:val="24"/>
        </w:rPr>
        <w:t>лений и в передаче духовно-нравственного опыта поколений;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sz w:val="24"/>
          <w:szCs w:val="24"/>
        </w:rPr>
        <w:t>•</w:t>
      </w:r>
      <w:r w:rsidRPr="00583680">
        <w:rPr>
          <w:rFonts w:ascii="Times New Roman" w:hAnsi="Times New Roman"/>
          <w:i/>
          <w:sz w:val="24"/>
          <w:szCs w:val="24"/>
          <w:lang w:val="en-US"/>
        </w:rPr>
        <w:t> </w:t>
      </w:r>
      <w:r w:rsidRPr="00583680">
        <w:rPr>
          <w:rFonts w:ascii="Times New Roman" w:hAnsi="Times New Roman"/>
          <w:sz w:val="24"/>
          <w:szCs w:val="24"/>
        </w:rPr>
        <w:t>передавать в собственной художественной деятельности красоту мира, выражать своё отн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шение к негативным явлениям жизни и искусства;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583680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понимать гражданское подвижничество художника в выявлении положительных и отриц</w:t>
      </w:r>
      <w:r w:rsidRPr="00583680">
        <w:rPr>
          <w:rFonts w:ascii="Times New Roman" w:hAnsi="Times New Roman"/>
          <w:i/>
          <w:iCs/>
          <w:sz w:val="24"/>
          <w:szCs w:val="24"/>
        </w:rPr>
        <w:t>а</w:t>
      </w:r>
      <w:r w:rsidRPr="00583680">
        <w:rPr>
          <w:rFonts w:ascii="Times New Roman" w:hAnsi="Times New Roman"/>
          <w:i/>
          <w:iCs/>
          <w:sz w:val="24"/>
          <w:szCs w:val="24"/>
        </w:rPr>
        <w:t>тельных сторон жизни в художественном образе;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осознавать необходимость развитого эстетического вкуса в жизни современного человека;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понимать специфику ориентированности отечественного искусства на приоритет этич</w:t>
      </w:r>
      <w:r w:rsidRPr="00583680">
        <w:rPr>
          <w:rFonts w:ascii="Times New Roman" w:hAnsi="Times New Roman"/>
          <w:i/>
          <w:iCs/>
          <w:sz w:val="24"/>
          <w:szCs w:val="24"/>
        </w:rPr>
        <w:t>е</w:t>
      </w:r>
      <w:r w:rsidRPr="00583680">
        <w:rPr>
          <w:rFonts w:ascii="Times New Roman" w:hAnsi="Times New Roman"/>
          <w:i/>
          <w:iCs/>
          <w:sz w:val="24"/>
          <w:szCs w:val="24"/>
        </w:rPr>
        <w:t>ского над эстетическим.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Язык пластических искусств и художественный образ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83680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понимать роль художественного образа и понятия «выразительность» в искусстве;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создавать композиции на заданную тему на плоскости и в пространстве, используя выраз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фигуры, характерные че</w:t>
      </w:r>
      <w:r w:rsidRPr="00583680">
        <w:rPr>
          <w:rFonts w:ascii="Times New Roman" w:hAnsi="Times New Roman"/>
          <w:sz w:val="24"/>
          <w:szCs w:val="24"/>
        </w:rPr>
        <w:t>р</w:t>
      </w:r>
      <w:r w:rsidRPr="00583680">
        <w:rPr>
          <w:rFonts w:ascii="Times New Roman" w:hAnsi="Times New Roman"/>
          <w:sz w:val="24"/>
          <w:szCs w:val="24"/>
        </w:rPr>
        <w:t>ты внешнего облика, одежды, украшений человека;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наблюдать, сравнивать, сопоставлять и анализировать геометрическую форму предмета; из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бражать предметы различной формы; использовать простые формы для создания выразител</w:t>
      </w:r>
      <w:r w:rsidRPr="00583680">
        <w:rPr>
          <w:rFonts w:ascii="Times New Roman" w:hAnsi="Times New Roman"/>
          <w:sz w:val="24"/>
          <w:szCs w:val="24"/>
        </w:rPr>
        <w:t>ь</w:t>
      </w:r>
      <w:r w:rsidRPr="00583680">
        <w:rPr>
          <w:rFonts w:ascii="Times New Roman" w:hAnsi="Times New Roman"/>
          <w:sz w:val="24"/>
          <w:szCs w:val="24"/>
        </w:rPr>
        <w:t>ных образов в живописи, скульптуре, графике, художественном конструировании;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</w:t>
      </w:r>
      <w:r w:rsidRPr="00583680">
        <w:rPr>
          <w:rFonts w:ascii="Times New Roman" w:hAnsi="Times New Roman"/>
          <w:sz w:val="24"/>
          <w:szCs w:val="24"/>
        </w:rPr>
        <w:t>б</w:t>
      </w:r>
      <w:r w:rsidRPr="00583680">
        <w:rPr>
          <w:rFonts w:ascii="Times New Roman" w:hAnsi="Times New Roman"/>
          <w:sz w:val="24"/>
          <w:szCs w:val="24"/>
        </w:rPr>
        <w:t>ственной художественно-творческой деятельности специфику стилистики произведений наро</w:t>
      </w:r>
      <w:r w:rsidRPr="00583680">
        <w:rPr>
          <w:rFonts w:ascii="Times New Roman" w:hAnsi="Times New Roman"/>
          <w:sz w:val="24"/>
          <w:szCs w:val="24"/>
        </w:rPr>
        <w:t>д</w:t>
      </w:r>
      <w:r w:rsidRPr="00583680">
        <w:rPr>
          <w:rFonts w:ascii="Times New Roman" w:hAnsi="Times New Roman"/>
          <w:sz w:val="24"/>
          <w:szCs w:val="24"/>
        </w:rPr>
        <w:t>ных художественных промыслов в России (с учётом местных условий).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583680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анализировать и высказывать суждение о своей творческой работе и работе одноклассн</w:t>
      </w:r>
      <w:r w:rsidRPr="00583680">
        <w:rPr>
          <w:rFonts w:ascii="Times New Roman" w:hAnsi="Times New Roman"/>
          <w:i/>
          <w:iCs/>
          <w:sz w:val="24"/>
          <w:szCs w:val="24"/>
        </w:rPr>
        <w:t>и</w:t>
      </w:r>
      <w:r w:rsidRPr="00583680">
        <w:rPr>
          <w:rFonts w:ascii="Times New Roman" w:hAnsi="Times New Roman"/>
          <w:i/>
          <w:iCs/>
          <w:sz w:val="24"/>
          <w:szCs w:val="24"/>
        </w:rPr>
        <w:t>ков;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>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sz w:val="24"/>
          <w:szCs w:val="24"/>
        </w:rPr>
        <w:t> </w:t>
      </w:r>
      <w:r w:rsidRPr="00583680">
        <w:rPr>
          <w:rFonts w:ascii="Times New Roman" w:hAnsi="Times New Roman"/>
          <w:i/>
          <w:iCs/>
          <w:sz w:val="24"/>
          <w:szCs w:val="24"/>
        </w:rPr>
        <w:t xml:space="preserve">анализировать </w:t>
      </w:r>
      <w:r w:rsidRPr="00583680">
        <w:rPr>
          <w:rFonts w:ascii="Times New Roman" w:hAnsi="Times New Roman"/>
          <w:i/>
          <w:sz w:val="24"/>
          <w:szCs w:val="24"/>
        </w:rPr>
        <w:t>средства выразительности, используемые художниками, скульпторами, а</w:t>
      </w:r>
      <w:r w:rsidRPr="00583680">
        <w:rPr>
          <w:rFonts w:ascii="Times New Roman" w:hAnsi="Times New Roman"/>
          <w:i/>
          <w:sz w:val="24"/>
          <w:szCs w:val="24"/>
        </w:rPr>
        <w:t>р</w:t>
      </w:r>
      <w:r w:rsidRPr="00583680">
        <w:rPr>
          <w:rFonts w:ascii="Times New Roman" w:hAnsi="Times New Roman"/>
          <w:i/>
          <w:sz w:val="24"/>
          <w:szCs w:val="24"/>
        </w:rPr>
        <w:t>хитекторами, дизайнерами для создания художественного образа.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Виды и жанры изобразительного искусства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83680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</w:t>
      </w:r>
      <w:r w:rsidRPr="00583680">
        <w:rPr>
          <w:rFonts w:ascii="Times New Roman" w:hAnsi="Times New Roman"/>
          <w:sz w:val="24"/>
          <w:szCs w:val="24"/>
        </w:rPr>
        <w:t>н</w:t>
      </w:r>
      <w:r w:rsidRPr="00583680">
        <w:rPr>
          <w:rFonts w:ascii="Times New Roman" w:hAnsi="Times New Roman"/>
          <w:sz w:val="24"/>
          <w:szCs w:val="24"/>
        </w:rPr>
        <w:t>но-творческой деятельности, используя различные художественные материалы и приёмы раб</w:t>
      </w:r>
      <w:r w:rsidRPr="00583680">
        <w:rPr>
          <w:rFonts w:ascii="Times New Roman" w:hAnsi="Times New Roman"/>
          <w:sz w:val="24"/>
          <w:szCs w:val="24"/>
        </w:rPr>
        <w:t>о</w:t>
      </w:r>
      <w:r w:rsidRPr="00583680">
        <w:rPr>
          <w:rFonts w:ascii="Times New Roman" w:hAnsi="Times New Roman"/>
          <w:sz w:val="24"/>
          <w:szCs w:val="24"/>
        </w:rPr>
        <w:t>ты с ними для передачи собственного замысла;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 xml:space="preserve">различать виды декоративно-прикладных искусств, понимать их специфику; 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различать жанры изобразительного искусства (портрет, пейзаж, натюрморт, бытовой, истор</w:t>
      </w:r>
      <w:r w:rsidRPr="00583680">
        <w:rPr>
          <w:rFonts w:ascii="Times New Roman" w:hAnsi="Times New Roman"/>
          <w:sz w:val="24"/>
          <w:szCs w:val="24"/>
        </w:rPr>
        <w:t>и</w:t>
      </w:r>
      <w:r w:rsidRPr="00583680">
        <w:rPr>
          <w:rFonts w:ascii="Times New Roman" w:hAnsi="Times New Roman"/>
          <w:sz w:val="24"/>
          <w:szCs w:val="24"/>
        </w:rPr>
        <w:t>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</w:t>
      </w:r>
      <w:r w:rsidRPr="00583680">
        <w:rPr>
          <w:rFonts w:ascii="Times New Roman" w:hAnsi="Times New Roman"/>
          <w:sz w:val="24"/>
          <w:szCs w:val="24"/>
        </w:rPr>
        <w:t>а</w:t>
      </w:r>
      <w:r w:rsidRPr="00583680">
        <w:rPr>
          <w:rFonts w:ascii="Times New Roman" w:hAnsi="Times New Roman"/>
          <w:sz w:val="24"/>
          <w:szCs w:val="24"/>
        </w:rPr>
        <w:t>мысла.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583680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 xml:space="preserve">определять </w:t>
      </w:r>
      <w:r w:rsidRPr="00583680">
        <w:rPr>
          <w:rFonts w:ascii="Times New Roman" w:hAnsi="Times New Roman"/>
          <w:i/>
          <w:sz w:val="24"/>
          <w:szCs w:val="24"/>
        </w:rPr>
        <w:t>шедевры национального и мирового изобразительного искусства;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sz w:val="24"/>
          <w:szCs w:val="24"/>
        </w:rPr>
        <w:t>понимать историческую ретроспективу становления жанров пластических искусств.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Изобразительная природа фотографии, театра, кино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  <w:u w:val="single"/>
        </w:rPr>
      </w:pPr>
      <w:r w:rsidRPr="00583680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определять жанры и особенности художественной фотографии, её отличие от картины и нех</w:t>
      </w:r>
      <w:r w:rsidRPr="00583680">
        <w:rPr>
          <w:rFonts w:ascii="Times New Roman" w:hAnsi="Times New Roman"/>
          <w:sz w:val="24"/>
          <w:szCs w:val="24"/>
        </w:rPr>
        <w:t>у</w:t>
      </w:r>
      <w:r w:rsidRPr="00583680">
        <w:rPr>
          <w:rFonts w:ascii="Times New Roman" w:hAnsi="Times New Roman"/>
          <w:sz w:val="24"/>
          <w:szCs w:val="24"/>
        </w:rPr>
        <w:t>дожественной фотографии;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понимать особенности визуального художественного образа в театре и кино;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применять полученные знания при создании декораций, костюмов и грима для школьного спектакля (при наличии в школе технических возможностей — для школьного фильма);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sz w:val="24"/>
          <w:szCs w:val="24"/>
        </w:rPr>
        <w:t>применять компьютерные технологии в собственной художественно-творческой деятельности (PowerPoint, Photoshop и др.).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583680">
        <w:rPr>
          <w:rFonts w:ascii="Times New Roman" w:hAnsi="Times New Roman"/>
          <w:i/>
          <w:iCs/>
          <w:sz w:val="24"/>
          <w:szCs w:val="24"/>
          <w:u w:val="single"/>
        </w:rPr>
        <w:t>Выпускник получит возможность научиться: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 xml:space="preserve">использовать </w:t>
      </w:r>
      <w:r w:rsidRPr="00583680">
        <w:rPr>
          <w:rFonts w:ascii="Times New Roman" w:hAnsi="Times New Roman"/>
          <w:i/>
          <w:sz w:val="24"/>
          <w:szCs w:val="24"/>
        </w:rPr>
        <w:t>средства художественной выразительности в собственных фотоработах;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 xml:space="preserve">применять </w:t>
      </w:r>
      <w:r w:rsidRPr="00583680">
        <w:rPr>
          <w:rFonts w:ascii="Times New Roman" w:hAnsi="Times New Roman"/>
          <w:i/>
          <w:sz w:val="24"/>
          <w:szCs w:val="24"/>
        </w:rPr>
        <w:t xml:space="preserve">в работе над цифровой фотографией технические средства </w:t>
      </w:r>
      <w:r w:rsidRPr="00583680">
        <w:rPr>
          <w:rFonts w:ascii="Times New Roman" w:hAnsi="Times New Roman"/>
          <w:i/>
          <w:sz w:val="24"/>
          <w:szCs w:val="24"/>
          <w:lang w:val="en-US"/>
        </w:rPr>
        <w:t>Photoshop</w:t>
      </w:r>
      <w:r w:rsidRPr="00583680">
        <w:rPr>
          <w:rFonts w:ascii="Times New Roman" w:hAnsi="Times New Roman"/>
          <w:i/>
          <w:sz w:val="24"/>
          <w:szCs w:val="24"/>
        </w:rPr>
        <w:t>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iCs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 xml:space="preserve">понимать </w:t>
      </w:r>
      <w:r w:rsidRPr="00583680">
        <w:rPr>
          <w:rFonts w:ascii="Times New Roman" w:hAnsi="Times New Roman"/>
          <w:i/>
          <w:sz w:val="24"/>
          <w:szCs w:val="24"/>
        </w:rPr>
        <w:t>и анализировать выразительность и соответствие авторскому замыслу сцен</w:t>
      </w:r>
      <w:r w:rsidRPr="00583680">
        <w:rPr>
          <w:rFonts w:ascii="Times New Roman" w:hAnsi="Times New Roman"/>
          <w:i/>
          <w:sz w:val="24"/>
          <w:szCs w:val="24"/>
        </w:rPr>
        <w:t>о</w:t>
      </w:r>
      <w:r w:rsidRPr="00583680">
        <w:rPr>
          <w:rFonts w:ascii="Times New Roman" w:hAnsi="Times New Roman"/>
          <w:i/>
          <w:sz w:val="24"/>
          <w:szCs w:val="24"/>
        </w:rPr>
        <w:t>графии, костюмов, грима после просмотра спектакля;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Cs/>
          <w:sz w:val="24"/>
          <w:szCs w:val="24"/>
        </w:rPr>
        <w:t>• </w:t>
      </w:r>
      <w:r w:rsidRPr="00583680">
        <w:rPr>
          <w:rFonts w:ascii="Times New Roman" w:hAnsi="Times New Roman"/>
          <w:i/>
          <w:iCs/>
          <w:sz w:val="24"/>
          <w:szCs w:val="24"/>
        </w:rPr>
        <w:t xml:space="preserve">понимать </w:t>
      </w:r>
      <w:r w:rsidRPr="00583680">
        <w:rPr>
          <w:rFonts w:ascii="Times New Roman" w:hAnsi="Times New Roman"/>
          <w:i/>
          <w:sz w:val="24"/>
          <w:szCs w:val="24"/>
        </w:rPr>
        <w:t>и анализировать раскадровку, реквизит, костюмы и грим после просмотра худ</w:t>
      </w:r>
      <w:r w:rsidRPr="00583680">
        <w:rPr>
          <w:rFonts w:ascii="Times New Roman" w:hAnsi="Times New Roman"/>
          <w:i/>
          <w:sz w:val="24"/>
          <w:szCs w:val="24"/>
        </w:rPr>
        <w:t>о</w:t>
      </w:r>
      <w:r w:rsidRPr="00583680">
        <w:rPr>
          <w:rFonts w:ascii="Times New Roman" w:hAnsi="Times New Roman"/>
          <w:i/>
          <w:sz w:val="24"/>
          <w:szCs w:val="24"/>
        </w:rPr>
        <w:t>жественного фильма.</w:t>
      </w:r>
    </w:p>
    <w:p w:rsidR="00775FB7" w:rsidRPr="00583680" w:rsidRDefault="00775FB7" w:rsidP="0058368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775FB7" w:rsidRPr="00583680" w:rsidRDefault="00775FB7" w:rsidP="00941E7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75FB7" w:rsidRDefault="00775FB7" w:rsidP="00941E7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ПРИЛОЖЕНИЕ. </w:t>
      </w:r>
    </w:p>
    <w:p w:rsidR="00775FB7" w:rsidRPr="00583680" w:rsidRDefault="00775FB7" w:rsidP="00941E7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83680">
        <w:rPr>
          <w:rFonts w:ascii="Times New Roman" w:hAnsi="Times New Roman"/>
          <w:b/>
          <w:sz w:val="24"/>
          <w:szCs w:val="24"/>
        </w:rPr>
        <w:t>ПРОВЕРКА ЗНАНИЙ УЧАЩИХСЯ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 w:rsidRPr="00583680">
        <w:rPr>
          <w:rFonts w:ascii="Times New Roman" w:hAnsi="Times New Roman"/>
          <w:b/>
          <w:i/>
          <w:sz w:val="24"/>
          <w:szCs w:val="24"/>
        </w:rPr>
        <w:t>Критерии оценки устной формы ответов учащихся</w:t>
      </w:r>
    </w:p>
    <w:p w:rsidR="00775FB7" w:rsidRPr="00583680" w:rsidRDefault="00775FB7" w:rsidP="00941E72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Активность участия.</w:t>
      </w:r>
    </w:p>
    <w:p w:rsidR="00775FB7" w:rsidRPr="00583680" w:rsidRDefault="00775FB7" w:rsidP="00941E72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Искренность ответов, их развернутость, образность, аргументированность.</w:t>
      </w:r>
    </w:p>
    <w:p w:rsidR="00775FB7" w:rsidRPr="00583680" w:rsidRDefault="00775FB7" w:rsidP="00941E72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Самостоятельность.</w:t>
      </w:r>
    </w:p>
    <w:p w:rsidR="00775FB7" w:rsidRPr="00583680" w:rsidRDefault="00775FB7" w:rsidP="00941E72">
      <w:pPr>
        <w:pStyle w:val="NoSpacing"/>
        <w:numPr>
          <w:ilvl w:val="0"/>
          <w:numId w:val="15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Оригинальность суждений.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 w:rsidRPr="00583680">
        <w:rPr>
          <w:rFonts w:ascii="Times New Roman" w:hAnsi="Times New Roman"/>
          <w:b/>
          <w:i/>
          <w:sz w:val="24"/>
          <w:szCs w:val="24"/>
        </w:rPr>
        <w:t>Критерии  оценки творческой работы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 xml:space="preserve"> Общая оценка работы  обучающегося складывается из совокупности следующих компоне</w:t>
      </w:r>
      <w:r w:rsidRPr="00583680">
        <w:rPr>
          <w:rFonts w:ascii="Times New Roman" w:hAnsi="Times New Roman"/>
          <w:i/>
          <w:sz w:val="24"/>
          <w:szCs w:val="24"/>
        </w:rPr>
        <w:t>н</w:t>
      </w:r>
      <w:r w:rsidRPr="00583680">
        <w:rPr>
          <w:rFonts w:ascii="Times New Roman" w:hAnsi="Times New Roman"/>
          <w:i/>
          <w:sz w:val="24"/>
          <w:szCs w:val="24"/>
        </w:rPr>
        <w:t>тов:</w:t>
      </w:r>
    </w:p>
    <w:p w:rsidR="00775FB7" w:rsidRPr="00583680" w:rsidRDefault="00775FB7" w:rsidP="00941E72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Владение композицией: правильное решение композиции, предмета, орнамента (как о</w:t>
      </w:r>
      <w:r w:rsidRPr="00583680">
        <w:rPr>
          <w:rFonts w:ascii="Times New Roman" w:hAnsi="Times New Roman"/>
          <w:i/>
          <w:sz w:val="24"/>
          <w:szCs w:val="24"/>
        </w:rPr>
        <w:t>р</w:t>
      </w:r>
      <w:r w:rsidRPr="00583680">
        <w:rPr>
          <w:rFonts w:ascii="Times New Roman" w:hAnsi="Times New Roman"/>
          <w:i/>
          <w:sz w:val="24"/>
          <w:szCs w:val="24"/>
        </w:rPr>
        <w:t>ганизована плоскость листа, как согласованы между собой все компоненты изображ</w:t>
      </w:r>
      <w:r w:rsidRPr="00583680">
        <w:rPr>
          <w:rFonts w:ascii="Times New Roman" w:hAnsi="Times New Roman"/>
          <w:i/>
          <w:sz w:val="24"/>
          <w:szCs w:val="24"/>
        </w:rPr>
        <w:t>е</w:t>
      </w:r>
      <w:r w:rsidRPr="00583680">
        <w:rPr>
          <w:rFonts w:ascii="Times New Roman" w:hAnsi="Times New Roman"/>
          <w:i/>
          <w:sz w:val="24"/>
          <w:szCs w:val="24"/>
        </w:rPr>
        <w:t>ния, как выражена общая идея и содержание).</w:t>
      </w:r>
    </w:p>
    <w:p w:rsidR="00775FB7" w:rsidRPr="00583680" w:rsidRDefault="00775FB7" w:rsidP="00941E72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Владение техникой: как ученик пользуется художественными материалами, как испол</w:t>
      </w:r>
      <w:r w:rsidRPr="00583680">
        <w:rPr>
          <w:rFonts w:ascii="Times New Roman" w:hAnsi="Times New Roman"/>
          <w:i/>
          <w:sz w:val="24"/>
          <w:szCs w:val="24"/>
        </w:rPr>
        <w:t>ь</w:t>
      </w:r>
      <w:r w:rsidRPr="00583680">
        <w:rPr>
          <w:rFonts w:ascii="Times New Roman" w:hAnsi="Times New Roman"/>
          <w:i/>
          <w:sz w:val="24"/>
          <w:szCs w:val="24"/>
        </w:rPr>
        <w:t>зует выразительные художественные средства в выполнении задания.</w:t>
      </w:r>
    </w:p>
    <w:p w:rsidR="00775FB7" w:rsidRPr="00583680" w:rsidRDefault="00775FB7" w:rsidP="00941E72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Общее впечатление от работы. Творческий подход учащегося.  Оригинальность, я</w:t>
      </w:r>
      <w:r w:rsidRPr="00583680">
        <w:rPr>
          <w:rFonts w:ascii="Times New Roman" w:hAnsi="Times New Roman"/>
          <w:i/>
          <w:sz w:val="24"/>
          <w:szCs w:val="24"/>
        </w:rPr>
        <w:t>р</w:t>
      </w:r>
      <w:r w:rsidRPr="00583680">
        <w:rPr>
          <w:rFonts w:ascii="Times New Roman" w:hAnsi="Times New Roman"/>
          <w:i/>
          <w:sz w:val="24"/>
          <w:szCs w:val="24"/>
        </w:rPr>
        <w:t>кость и эмоциональность созданного образа, чувство меры в оформлении и соответс</w:t>
      </w:r>
      <w:r w:rsidRPr="00583680">
        <w:rPr>
          <w:rFonts w:ascii="Times New Roman" w:hAnsi="Times New Roman"/>
          <w:i/>
          <w:sz w:val="24"/>
          <w:szCs w:val="24"/>
        </w:rPr>
        <w:t>т</w:t>
      </w:r>
      <w:r w:rsidRPr="00583680">
        <w:rPr>
          <w:rFonts w:ascii="Times New Roman" w:hAnsi="Times New Roman"/>
          <w:i/>
          <w:sz w:val="24"/>
          <w:szCs w:val="24"/>
        </w:rPr>
        <w:t>вие оформления  работы. Аккуратность всей работы.</w:t>
      </w: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</w:p>
    <w:p w:rsidR="00775FB7" w:rsidRPr="00583680" w:rsidRDefault="00775FB7" w:rsidP="00941E72">
      <w:pPr>
        <w:pStyle w:val="NoSpacing"/>
        <w:jc w:val="both"/>
        <w:rPr>
          <w:rFonts w:ascii="Times New Roman" w:hAnsi="Times New Roman"/>
          <w:b/>
          <w:i/>
          <w:sz w:val="24"/>
          <w:szCs w:val="24"/>
        </w:rPr>
      </w:pPr>
      <w:r w:rsidRPr="00583680">
        <w:rPr>
          <w:rFonts w:ascii="Times New Roman" w:hAnsi="Times New Roman"/>
          <w:b/>
          <w:i/>
          <w:sz w:val="24"/>
          <w:szCs w:val="24"/>
        </w:rPr>
        <w:t>Формы контроля уровня обученности</w:t>
      </w:r>
    </w:p>
    <w:p w:rsidR="00775FB7" w:rsidRPr="00583680" w:rsidRDefault="00775FB7" w:rsidP="00941E72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Викторины</w:t>
      </w:r>
    </w:p>
    <w:p w:rsidR="00775FB7" w:rsidRPr="00583680" w:rsidRDefault="00775FB7" w:rsidP="00941E72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Кроссворды</w:t>
      </w:r>
    </w:p>
    <w:p w:rsidR="00775FB7" w:rsidRPr="00583680" w:rsidRDefault="00775FB7" w:rsidP="00941E72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i/>
          <w:sz w:val="24"/>
          <w:szCs w:val="24"/>
        </w:rPr>
      </w:pPr>
      <w:r w:rsidRPr="00583680">
        <w:rPr>
          <w:rFonts w:ascii="Times New Roman" w:hAnsi="Times New Roman"/>
          <w:i/>
          <w:sz w:val="24"/>
          <w:szCs w:val="24"/>
        </w:rPr>
        <w:t>Отчетные выставки творческих  (индивидуальных и коллективных) работ</w:t>
      </w:r>
    </w:p>
    <w:p w:rsidR="00775FB7" w:rsidRPr="00583680" w:rsidRDefault="00775FB7" w:rsidP="00051D01">
      <w:pPr>
        <w:pStyle w:val="NoSpacing"/>
        <w:rPr>
          <w:sz w:val="24"/>
          <w:szCs w:val="24"/>
        </w:rPr>
      </w:pPr>
    </w:p>
    <w:sectPr w:rsidR="00775FB7" w:rsidRPr="00583680" w:rsidSect="00583680">
      <w:headerReference w:type="even" r:id="rId7"/>
      <w:headerReference w:type="default" r:id="rId8"/>
      <w:pgSz w:w="11906" w:h="16838"/>
      <w:pgMar w:top="136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FB7" w:rsidRDefault="00775FB7" w:rsidP="00556EF2">
      <w:pPr>
        <w:spacing w:after="0" w:line="240" w:lineRule="auto"/>
      </w:pPr>
      <w:r>
        <w:separator/>
      </w:r>
    </w:p>
  </w:endnote>
  <w:endnote w:type="continuationSeparator" w:id="0">
    <w:p w:rsidR="00775FB7" w:rsidRDefault="00775FB7" w:rsidP="00556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FB7" w:rsidRDefault="00775FB7" w:rsidP="00556EF2">
      <w:pPr>
        <w:spacing w:after="0" w:line="240" w:lineRule="auto"/>
      </w:pPr>
      <w:r>
        <w:separator/>
      </w:r>
    </w:p>
  </w:footnote>
  <w:footnote w:type="continuationSeparator" w:id="0">
    <w:p w:rsidR="00775FB7" w:rsidRDefault="00775FB7" w:rsidP="00556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FB7" w:rsidRDefault="00775FB7" w:rsidP="005836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5FB7" w:rsidRDefault="00775F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FB7" w:rsidRDefault="00775FB7" w:rsidP="005836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:rsidR="00775FB7" w:rsidRDefault="00775F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2B02"/>
    <w:multiLevelType w:val="multilevel"/>
    <w:tmpl w:val="6CDCAA0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465478"/>
    <w:multiLevelType w:val="multilevel"/>
    <w:tmpl w:val="7D3007AE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D81919"/>
    <w:multiLevelType w:val="hybridMultilevel"/>
    <w:tmpl w:val="957A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914F4"/>
    <w:multiLevelType w:val="hybridMultilevel"/>
    <w:tmpl w:val="E93ADE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27E5C"/>
    <w:multiLevelType w:val="multilevel"/>
    <w:tmpl w:val="BF58363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B1168F7"/>
    <w:multiLevelType w:val="hybridMultilevel"/>
    <w:tmpl w:val="82BC0752"/>
    <w:lvl w:ilvl="0" w:tplc="F2181DC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C733FA"/>
    <w:multiLevelType w:val="multilevel"/>
    <w:tmpl w:val="B318459E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E720C17"/>
    <w:multiLevelType w:val="multilevel"/>
    <w:tmpl w:val="BA24A83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EF51FAC"/>
    <w:multiLevelType w:val="hybridMultilevel"/>
    <w:tmpl w:val="1AF8F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17B3E35"/>
    <w:multiLevelType w:val="multilevel"/>
    <w:tmpl w:val="86AC161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7F543A4"/>
    <w:multiLevelType w:val="multilevel"/>
    <w:tmpl w:val="77D6EF48"/>
    <w:lvl w:ilvl="0">
      <w:start w:val="2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CF0F2A"/>
    <w:multiLevelType w:val="hybridMultilevel"/>
    <w:tmpl w:val="144607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04A0660"/>
    <w:multiLevelType w:val="multilevel"/>
    <w:tmpl w:val="7A9C23EA"/>
    <w:lvl w:ilvl="0">
      <w:start w:val="1"/>
      <w:numFmt w:val="bullet"/>
      <w:lvlText w:val="#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70676DC6"/>
    <w:multiLevelType w:val="multilevel"/>
    <w:tmpl w:val="0ED8BD16"/>
    <w:lvl w:ilvl="0">
      <w:start w:val="17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7"/>
  </w:num>
  <w:num w:numId="5">
    <w:abstractNumId w:val="11"/>
  </w:num>
  <w:num w:numId="6">
    <w:abstractNumId w:val="5"/>
  </w:num>
  <w:num w:numId="7">
    <w:abstractNumId w:val="0"/>
  </w:num>
  <w:num w:numId="8">
    <w:abstractNumId w:val="2"/>
  </w:num>
  <w:num w:numId="9">
    <w:abstractNumId w:val="6"/>
  </w:num>
  <w:num w:numId="10">
    <w:abstractNumId w:val="14"/>
  </w:num>
  <w:num w:numId="11">
    <w:abstractNumId w:val="15"/>
  </w:num>
  <w:num w:numId="12">
    <w:abstractNumId w:val="13"/>
  </w:num>
  <w:num w:numId="13">
    <w:abstractNumId w:val="3"/>
  </w:num>
  <w:num w:numId="14">
    <w:abstractNumId w:val="18"/>
  </w:num>
  <w:num w:numId="15">
    <w:abstractNumId w:val="9"/>
  </w:num>
  <w:num w:numId="16">
    <w:abstractNumId w:val="12"/>
  </w:num>
  <w:num w:numId="17">
    <w:abstractNumId w:val="10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D01"/>
    <w:rsid w:val="00051D01"/>
    <w:rsid w:val="00070BA6"/>
    <w:rsid w:val="00113248"/>
    <w:rsid w:val="0028230B"/>
    <w:rsid w:val="002B109F"/>
    <w:rsid w:val="003067C2"/>
    <w:rsid w:val="00414AAC"/>
    <w:rsid w:val="004248F3"/>
    <w:rsid w:val="00542CAF"/>
    <w:rsid w:val="00556EF2"/>
    <w:rsid w:val="00583680"/>
    <w:rsid w:val="005868F5"/>
    <w:rsid w:val="005B1796"/>
    <w:rsid w:val="005B6302"/>
    <w:rsid w:val="005F6405"/>
    <w:rsid w:val="00630DA9"/>
    <w:rsid w:val="0071610E"/>
    <w:rsid w:val="00775FB7"/>
    <w:rsid w:val="007E5800"/>
    <w:rsid w:val="007E718A"/>
    <w:rsid w:val="00803ED5"/>
    <w:rsid w:val="00810853"/>
    <w:rsid w:val="00883862"/>
    <w:rsid w:val="008C567F"/>
    <w:rsid w:val="008D3EAA"/>
    <w:rsid w:val="00941E72"/>
    <w:rsid w:val="00993D68"/>
    <w:rsid w:val="00A50269"/>
    <w:rsid w:val="00A5319C"/>
    <w:rsid w:val="00AC3AB5"/>
    <w:rsid w:val="00B5029B"/>
    <w:rsid w:val="00BA1562"/>
    <w:rsid w:val="00C91A6A"/>
    <w:rsid w:val="00CF1625"/>
    <w:rsid w:val="00CF223A"/>
    <w:rsid w:val="00E207DC"/>
    <w:rsid w:val="00E35E3F"/>
    <w:rsid w:val="00E76FC7"/>
    <w:rsid w:val="00F4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D0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51D01"/>
    <w:rPr>
      <w:lang w:eastAsia="en-US"/>
    </w:rPr>
  </w:style>
  <w:style w:type="character" w:styleId="Hyperlink">
    <w:name w:val="Hyperlink"/>
    <w:basedOn w:val="DefaultParagraphFont"/>
    <w:uiPriority w:val="99"/>
    <w:rsid w:val="00051D01"/>
    <w:rPr>
      <w:rFonts w:cs="Times New Roman"/>
      <w:color w:val="648BCB"/>
      <w:u w:val="single"/>
    </w:rPr>
  </w:style>
  <w:style w:type="table" w:styleId="TableGrid">
    <w:name w:val="Table Grid"/>
    <w:basedOn w:val="TableNormal"/>
    <w:uiPriority w:val="99"/>
    <w:rsid w:val="00051D0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3"/>
    <w:uiPriority w:val="99"/>
    <w:locked/>
    <w:rsid w:val="00051D0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"/>
    <w:uiPriority w:val="99"/>
    <w:rsid w:val="00051D01"/>
    <w:rPr>
      <w:color w:val="000000"/>
      <w:spacing w:val="0"/>
      <w:w w:val="100"/>
      <w:position w:val="0"/>
      <w:lang w:val="ru-RU"/>
    </w:rPr>
  </w:style>
  <w:style w:type="character" w:customStyle="1" w:styleId="a0">
    <w:name w:val="Основной текст + Полужирный"/>
    <w:basedOn w:val="a"/>
    <w:uiPriority w:val="99"/>
    <w:rsid w:val="00051D01"/>
    <w:rPr>
      <w:b/>
      <w:bCs/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051D01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14">
    <w:name w:val="Основной текст + 14"/>
    <w:aliases w:val="5 pt,Курсив"/>
    <w:basedOn w:val="a"/>
    <w:uiPriority w:val="99"/>
    <w:rsid w:val="00051D01"/>
    <w:rPr>
      <w:i/>
      <w:iCs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Header">
    <w:name w:val="header"/>
    <w:basedOn w:val="Normal"/>
    <w:link w:val="HeaderChar"/>
    <w:uiPriority w:val="99"/>
    <w:rsid w:val="00051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D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1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1D01"/>
    <w:rPr>
      <w:rFonts w:cs="Times New Roman"/>
    </w:rPr>
  </w:style>
  <w:style w:type="paragraph" w:styleId="ListParagraph">
    <w:name w:val="List Paragraph"/>
    <w:basedOn w:val="Normal"/>
    <w:uiPriority w:val="99"/>
    <w:qFormat/>
    <w:rsid w:val="00051D01"/>
    <w:pPr>
      <w:ind w:left="720"/>
      <w:contextualSpacing/>
    </w:pPr>
  </w:style>
  <w:style w:type="character" w:customStyle="1" w:styleId="1">
    <w:name w:val="Основной текст + Полужирный1"/>
    <w:aliases w:val="Интервал 0 pt"/>
    <w:basedOn w:val="DefaultParagraphFont"/>
    <w:uiPriority w:val="99"/>
    <w:rsid w:val="007E5800"/>
    <w:rPr>
      <w:rFonts w:ascii="Candara" w:eastAsia="Times New Roman" w:hAnsi="Candara" w:cs="Candara"/>
      <w:b/>
      <w:bCs/>
      <w:spacing w:val="0"/>
      <w:sz w:val="18"/>
      <w:szCs w:val="18"/>
      <w:shd w:val="clear" w:color="auto" w:fill="FFFFFF"/>
    </w:rPr>
  </w:style>
  <w:style w:type="character" w:customStyle="1" w:styleId="a1">
    <w:name w:val="Основной текст + Курсив"/>
    <w:basedOn w:val="DefaultParagraphFont"/>
    <w:uiPriority w:val="99"/>
    <w:rsid w:val="007E5800"/>
    <w:rPr>
      <w:rFonts w:ascii="Candara" w:eastAsia="Times New Roman" w:hAnsi="Candara" w:cs="Candara"/>
      <w:i/>
      <w:iCs/>
      <w:spacing w:val="-10"/>
      <w:sz w:val="18"/>
      <w:szCs w:val="18"/>
      <w:shd w:val="clear" w:color="auto" w:fill="FFFFFF"/>
    </w:rPr>
  </w:style>
  <w:style w:type="character" w:styleId="PageNumber">
    <w:name w:val="page number"/>
    <w:basedOn w:val="DefaultParagraphFont"/>
    <w:uiPriority w:val="99"/>
    <w:rsid w:val="005836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54</Pages>
  <Words>27357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Трубецких Александр</cp:lastModifiedBy>
  <cp:revision>11</cp:revision>
  <cp:lastPrinted>2012-06-15T21:24:00Z</cp:lastPrinted>
  <dcterms:created xsi:type="dcterms:W3CDTF">2012-06-15T16:30:00Z</dcterms:created>
  <dcterms:modified xsi:type="dcterms:W3CDTF">2012-09-03T04:05:00Z</dcterms:modified>
</cp:coreProperties>
</file>